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E4045" w14:textId="77777777" w:rsidR="00C00E3F" w:rsidRDefault="00C00E3F" w:rsidP="00C00E3F">
      <w:pPr>
        <w:tabs>
          <w:tab w:val="left" w:pos="6096"/>
        </w:tabs>
        <w:rPr>
          <w:b/>
        </w:rPr>
      </w:pPr>
      <w:r w:rsidRPr="00C00E3F">
        <w:rPr>
          <w:b/>
        </w:rPr>
        <w:t xml:space="preserve">ZAŁĄCZNIK NR 2 DO SWZ – FORMULARZ OFERTY </w:t>
      </w:r>
      <w:r w:rsidR="00DC726C">
        <w:rPr>
          <w:b/>
        </w:rPr>
        <w:t xml:space="preserve">                                                                                                     </w:t>
      </w:r>
    </w:p>
    <w:p w14:paraId="0554155E" w14:textId="5310E041" w:rsidR="00DC2E4C" w:rsidRPr="00B71AA7" w:rsidRDefault="00C00E3F" w:rsidP="00C00E3F">
      <w:pPr>
        <w:tabs>
          <w:tab w:val="left" w:pos="5954"/>
          <w:tab w:val="left" w:pos="6804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</w:t>
      </w:r>
      <w:r w:rsidR="00DC2E4C" w:rsidRPr="00B71AA7">
        <w:rPr>
          <w:b/>
        </w:rPr>
        <w:t>Zamawiający:</w:t>
      </w:r>
    </w:p>
    <w:p w14:paraId="6160456D" w14:textId="1021AACC" w:rsidR="00F62662" w:rsidRPr="00F62662" w:rsidRDefault="007E0517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r>
        <w:rPr>
          <w:rFonts w:cstheme="minorHAnsi"/>
          <w:b/>
          <w:bCs/>
        </w:rPr>
        <w:t>PGE Energetyka Kolejowa Operator sp. z o.o.</w:t>
      </w:r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>w imieniu i na rzecz której działa:</w:t>
      </w:r>
    </w:p>
    <w:p w14:paraId="26391F41" w14:textId="3FA28755" w:rsidR="00F62662" w:rsidRPr="00D21BCD" w:rsidRDefault="00371A53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r w:rsidRPr="006732B8">
        <w:rPr>
          <w:rFonts w:cstheme="minorHAnsi"/>
          <w:b/>
          <w:bCs/>
        </w:rPr>
        <w:t>PGE Energetyka Kolejowa Holding sp. z o.o.</w:t>
      </w:r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1E1135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723C7A0F" w:rsidR="00DC2E4C" w:rsidRPr="007F1989" w:rsidRDefault="00DC2E4C" w:rsidP="001E1135">
      <w:pPr>
        <w:jc w:val="center"/>
      </w:pPr>
      <w:r w:rsidRPr="00FF63A8">
        <w:t xml:space="preserve">w Postępowaniu na </w:t>
      </w:r>
      <w:r w:rsidR="00881213">
        <w:rPr>
          <w:rFonts w:ascii="Verdana" w:hAnsi="Verdana" w:cstheme="majorBidi"/>
          <w:b/>
          <w:bCs/>
          <w:szCs w:val="26"/>
        </w:rPr>
        <w:t xml:space="preserve">Wykonanie dokumentacji projektowej oraz robót budowlanych dla modernizacji elementów linii napowietrznej GPZ Giżycko – RS Sterławki Małe – GPZ Kętrzyn w celu wykonania odczepu z istniejącej linii napowietrznej 110kV na istniejącym słupie nr 55 dla zasilania tymczasowego RS Sterławki Małe </w:t>
      </w:r>
    </w:p>
    <w:p w14:paraId="19EAABB1" w14:textId="69A6480D" w:rsidR="00DC2E4C" w:rsidRDefault="00DC2E4C" w:rsidP="001E1135">
      <w:pPr>
        <w:jc w:val="center"/>
      </w:pPr>
      <w:r w:rsidRPr="00FF63A8">
        <w:t xml:space="preserve">Nr Postępowania nadany sprawie przez Zamawiającego: </w:t>
      </w:r>
      <w:r w:rsidR="00297CFB">
        <w:rPr>
          <w:b/>
          <w:bCs/>
        </w:rPr>
        <w:t>POST/HZ/EO/HZL/00029/2026</w:t>
      </w:r>
    </w:p>
    <w:p w14:paraId="5AC95EFF" w14:textId="77777777" w:rsidR="00DC2E4C" w:rsidRDefault="00DC2E4C" w:rsidP="001E1135"/>
    <w:p w14:paraId="7A4E313A" w14:textId="6760D158" w:rsidR="00DC2E4C" w:rsidRPr="00B71AA7" w:rsidRDefault="001342C0" w:rsidP="001E1135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1E1135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1E1135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1E1135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1E1135"/>
    <w:p w14:paraId="00DEE5ED" w14:textId="77777777" w:rsidR="00DC2E4C" w:rsidRPr="00B71AA7" w:rsidRDefault="00DC2E4C" w:rsidP="001E1135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1E1135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1E1135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1E1135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1E1135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1E1135"/>
    <w:p w14:paraId="7FF8E1B5" w14:textId="3C106D6F" w:rsidR="00DC2E4C" w:rsidRDefault="001342C0" w:rsidP="001E1135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1E1135">
      <w:pPr>
        <w:pStyle w:val="Akapitzlist"/>
        <w:spacing w:after="240"/>
        <w:rPr>
          <w:b/>
        </w:rPr>
      </w:pPr>
    </w:p>
    <w:p w14:paraId="09F7E008" w14:textId="16804D91" w:rsidR="00DC2E4C" w:rsidRDefault="00DC2E4C" w:rsidP="001E1135">
      <w:pPr>
        <w:pStyle w:val="Akapitzlist"/>
        <w:numPr>
          <w:ilvl w:val="0"/>
          <w:numId w:val="27"/>
        </w:numPr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113"/>
        <w:gridCol w:w="1701"/>
        <w:gridCol w:w="1560"/>
        <w:gridCol w:w="2409"/>
      </w:tblGrid>
      <w:tr w:rsidR="00C75417" w:rsidRPr="00604915" w14:paraId="2DAD6200" w14:textId="77777777" w:rsidTr="00C73FF9">
        <w:trPr>
          <w:trHeight w:val="1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00B948C8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5F29E212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64D2A39F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7FDBFFF2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35F6EA6A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5C8BB5F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76D03C7C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C75417" w:rsidRPr="00604915" w14:paraId="1E3B4BF3" w14:textId="77777777" w:rsidTr="00C73FF9">
        <w:trPr>
          <w:trHeight w:val="1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F9564B3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51452AE7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58BADC4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3A962DD7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2E6971B0" w14:textId="77777777" w:rsidR="00C75417" w:rsidRPr="00604915" w:rsidRDefault="00C75417" w:rsidP="001E1135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C75417" w:rsidRPr="00604915" w14:paraId="4F196C56" w14:textId="77777777" w:rsidTr="00C73FF9">
        <w:trPr>
          <w:trHeight w:val="6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D690A" w14:textId="77777777" w:rsidR="00C75417" w:rsidRPr="00604915" w:rsidRDefault="00C75417" w:rsidP="001E1135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139493" w14:textId="7D1E8F9D" w:rsidR="00C75417" w:rsidRPr="00604915" w:rsidRDefault="00C73FF9" w:rsidP="001E1135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C73FF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Wykonanie dokumentacji projektowej oraz robót budowlanych dla modernizacji elementów linii napowietrznej GPZ Giżycko – RS Sterławki Małe – GPZ Kętrzyn w celu wykonania odczepu z istniejącej linii </w:t>
            </w:r>
            <w:r w:rsidRPr="00C73FF9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napowietrznej 110kV na istniejącym słupie nr 55 dla zasilania tymczasowego RS Sterławki Małe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7B37A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D349F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8A7C9" w14:textId="77777777" w:rsidR="00C75417" w:rsidRPr="00604915" w:rsidRDefault="00C75417" w:rsidP="001E1135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35DA66FE" w14:textId="19277954" w:rsidR="007F1989" w:rsidRDefault="003C1D9C" w:rsidP="001E1135">
      <w:pPr>
        <w:pStyle w:val="Akapitzlist"/>
        <w:numPr>
          <w:ilvl w:val="0"/>
          <w:numId w:val="27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1E78C3EC" w14:textId="7C0A653A" w:rsidR="00DC2E4C" w:rsidRPr="00063C0D" w:rsidRDefault="00DC2E4C" w:rsidP="001E1135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1E1135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1E1135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</w:p>
    <w:p w14:paraId="3F0A1796" w14:textId="77777777" w:rsidR="00B71AA7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1E1135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5421A058" w14:textId="5D822D0E" w:rsidR="00463BA7" w:rsidRPr="00463BA7" w:rsidRDefault="00463BA7" w:rsidP="001E1135">
      <w:pPr>
        <w:pStyle w:val="Styl1"/>
        <w:numPr>
          <w:ilvl w:val="0"/>
          <w:numId w:val="8"/>
        </w:numPr>
        <w:jc w:val="both"/>
      </w:pPr>
      <w:r>
        <w:t>oferowany asortyment spełnia wymogi OPZ (</w:t>
      </w:r>
      <w:r w:rsidRPr="00CB6057">
        <w:rPr>
          <w:b/>
          <w:bCs/>
        </w:rPr>
        <w:t>załącznik nr 1 do SWZ</w:t>
      </w:r>
      <w:r>
        <w:t>)</w:t>
      </w:r>
    </w:p>
    <w:p w14:paraId="42CA94B1" w14:textId="4589F7B5" w:rsidR="00063C0D" w:rsidRDefault="00DC2E4C" w:rsidP="001E1135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1EC9C717" w:rsidR="009C5E9F" w:rsidRPr="001B6D89" w:rsidRDefault="009C5E9F" w:rsidP="001E1135">
      <w:pPr>
        <w:pStyle w:val="Styl1"/>
        <w:jc w:val="both"/>
      </w:pPr>
      <w:r w:rsidRPr="001B6D89">
        <w:t>Akceptujemy treść postanowień</w:t>
      </w:r>
      <w:r w:rsidR="00FD6B84" w:rsidRPr="001B6D89">
        <w:t xml:space="preserve"> wzoru</w:t>
      </w:r>
      <w:r w:rsidRPr="001B6D89">
        <w:t xml:space="preserve"> Umowy</w:t>
      </w:r>
      <w:r w:rsidR="00FD6B84" w:rsidRPr="001B6D89">
        <w:t xml:space="preserve"> </w:t>
      </w:r>
      <w:r w:rsidRPr="001B6D89">
        <w:t>załączonych do SWZ i</w:t>
      </w:r>
      <w:r w:rsidR="000F330D" w:rsidRPr="001B6D89">
        <w:t> </w:t>
      </w:r>
      <w:r w:rsidRPr="001B6D89">
        <w:t>w</w:t>
      </w:r>
      <w:r w:rsidR="000F330D" w:rsidRPr="001B6D89">
        <w:t> </w:t>
      </w:r>
      <w:r w:rsidRPr="001B6D89">
        <w:t xml:space="preserve">przypadku wyboru naszej Oferty podpiszemy Umowę na warunkach określonych przez Zamawiającego. </w:t>
      </w:r>
    </w:p>
    <w:p w14:paraId="70B734D9" w14:textId="644CBEDA" w:rsidR="00063C0D" w:rsidRDefault="00DC2E4C" w:rsidP="001E1135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1E1135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1E1135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1E1135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1E1135">
      <w:pPr>
        <w:pStyle w:val="Styl1"/>
      </w:pPr>
      <w:r>
        <w:t>Oświadczamy, że</w:t>
      </w:r>
      <w:r w:rsidR="00DC2E4C">
        <w:t xml:space="preserve">: </w:t>
      </w:r>
    </w:p>
    <w:p w14:paraId="7DB00381" w14:textId="2AE6F5A1" w:rsidR="00DC2E4C" w:rsidRDefault="00F46E91" w:rsidP="001E1135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90143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2A6EB638" w:rsidR="00B71AA7" w:rsidRDefault="00F46E91" w:rsidP="001E1135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-481386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1E1135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1E1135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1E1135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1E1135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1E1135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1E1135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1E1135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1E1135">
      <w:pPr>
        <w:jc w:val="both"/>
      </w:pPr>
    </w:p>
    <w:p w14:paraId="1B09B0EB" w14:textId="77777777" w:rsidR="00B71AA7" w:rsidRDefault="00B71AA7" w:rsidP="001E1135">
      <w:pPr>
        <w:jc w:val="both"/>
      </w:pPr>
    </w:p>
    <w:p w14:paraId="5DD4EEED" w14:textId="77777777" w:rsidR="00B71AA7" w:rsidRDefault="00B71AA7" w:rsidP="001E1135">
      <w:pPr>
        <w:jc w:val="both"/>
      </w:pPr>
    </w:p>
    <w:p w14:paraId="4CDEE5D8" w14:textId="77777777" w:rsidR="00B71AA7" w:rsidRDefault="00B71AA7" w:rsidP="001E1135">
      <w:pPr>
        <w:jc w:val="both"/>
      </w:pPr>
    </w:p>
    <w:p w14:paraId="1E2470F4" w14:textId="77777777" w:rsidR="00B71AA7" w:rsidRDefault="00B71AA7" w:rsidP="001E1135">
      <w:pPr>
        <w:jc w:val="both"/>
      </w:pPr>
    </w:p>
    <w:p w14:paraId="770E002D" w14:textId="77777777" w:rsidR="00B71AA7" w:rsidRDefault="00B71AA7" w:rsidP="001E1135">
      <w:pPr>
        <w:jc w:val="both"/>
      </w:pPr>
    </w:p>
    <w:p w14:paraId="6F29BFBF" w14:textId="77777777" w:rsidR="00DC2E4C" w:rsidRDefault="00DC2E4C" w:rsidP="001E1135">
      <w:pPr>
        <w:jc w:val="both"/>
      </w:pPr>
      <w:r>
        <w:tab/>
      </w:r>
      <w:r>
        <w:tab/>
      </w:r>
    </w:p>
    <w:p w14:paraId="2FADF6E7" w14:textId="7A057B77" w:rsidR="00063C0D" w:rsidRDefault="007F1989" w:rsidP="001E1135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1E1135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1640C7C6" w:rsidR="00063C0D" w:rsidRDefault="00DC2E4C" w:rsidP="001E1135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r w:rsidR="002A3901">
        <w:rPr>
          <w:rFonts w:cstheme="minorHAnsi"/>
          <w:b/>
          <w:bCs/>
        </w:rPr>
        <w:t>90 dni</w:t>
      </w:r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1E1135">
      <w:pPr>
        <w:pStyle w:val="Styl1"/>
      </w:pPr>
      <w:r>
        <w:lastRenderedPageBreak/>
        <w:t>Informujemy, że</w:t>
      </w:r>
      <w:r w:rsidR="00DC2E4C">
        <w:t>:</w:t>
      </w:r>
    </w:p>
    <w:p w14:paraId="50183FB0" w14:textId="5D46C85D" w:rsidR="00DC2E4C" w:rsidRDefault="00F46E91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678656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n</w:t>
      </w:r>
      <w:r w:rsidR="001342C0">
        <w:t>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0445540" w:rsidR="00DC2E4C" w:rsidRDefault="00F46E91" w:rsidP="001E1135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764453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383">
            <w:rPr>
              <w:rFonts w:ascii="MS Gothic" w:eastAsia="MS Gothic" w:hAnsi="MS Gothic" w:cs="Segoe UI Symbol" w:hint="eastAsia"/>
            </w:rPr>
            <w:t>☐</w:t>
          </w:r>
        </w:sdtContent>
      </w:sdt>
      <w:r w:rsidR="00583383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43D9F5CC" w14:textId="2FFC5C63" w:rsidR="00034147" w:rsidRPr="000137D9" w:rsidRDefault="00034147" w:rsidP="001E1135">
      <w:pPr>
        <w:pStyle w:val="Styl1"/>
        <w:jc w:val="both"/>
      </w:pPr>
      <w:r w:rsidRPr="000137D9">
        <w:t xml:space="preserve">Wadium w kwocie </w:t>
      </w:r>
      <w:sdt>
        <w:sdtPr>
          <w:alias w:val="AUTOMAT - NIE uzupełniaj"/>
          <w:tag w:val=""/>
          <w:id w:val="-614981197"/>
          <w:placeholder>
            <w:docPart w:val="D46E1E2F7E2E4E8DB3A2D380EA9633BF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76E06" w:rsidRPr="000137D9">
            <w:t>50 000,00</w:t>
          </w:r>
        </w:sdtContent>
      </w:sdt>
      <w:r w:rsidRPr="000137D9">
        <w:t xml:space="preserve"> zł zostało wniesione w dniu ..................................... w formie .................................................... (potwierdzenie w załączeniu).</w:t>
      </w:r>
    </w:p>
    <w:p w14:paraId="18668DB2" w14:textId="15EF8404" w:rsidR="00DC2E4C" w:rsidRDefault="00034147" w:rsidP="001E1135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1E1135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66F9A9B0" w:rsidR="0035204E" w:rsidRPr="00D15E2A" w:rsidRDefault="00DC2E4C" w:rsidP="001E1135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83FEF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1E1135">
      <w:pPr>
        <w:pStyle w:val="Styl1"/>
        <w:jc w:val="both"/>
      </w:pPr>
      <w:r w:rsidRPr="00613350"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1E1135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1E1135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384C1D44" w:rsidR="0035204E" w:rsidRPr="007F1989" w:rsidRDefault="00DC2E4C" w:rsidP="001E1135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297CFB">
            <w:rPr>
              <w:b/>
              <w:bCs/>
            </w:rPr>
            <w:t>POST/HZ/EO/HZL/00029/2026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1E1135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1135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 w:rsidP="001E1135">
      <w:pPr>
        <w:rPr>
          <w:rFonts w:eastAsia="Times New Roman" w:cs="Times New Roman"/>
          <w:b/>
          <w:szCs w:val="18"/>
        </w:rPr>
      </w:pPr>
    </w:p>
    <w:p w14:paraId="40B1B59D" w14:textId="2336A530" w:rsidR="00735FA3" w:rsidRDefault="009446DE" w:rsidP="004035BD">
      <w:pPr>
        <w:rPr>
          <w:rFonts w:ascii="Verdana" w:eastAsia="Times New Roman" w:hAnsi="Verdana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  <w:r w:rsidR="00735FA3"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="00735FA3"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83FEF">
            <w:rPr>
              <w:rFonts w:cstheme="minorHAnsi"/>
              <w:b/>
              <w:iCs/>
            </w:rPr>
            <w:t>robót budowlanych</w:t>
          </w:r>
        </w:sdtContent>
      </w:sdt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0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01A63965" w:rsidR="00241139" w:rsidRPr="00B664B4" w:rsidRDefault="007E0517" w:rsidP="00B664B4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46FB64F9" w14:textId="70AF3FEC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r w:rsidR="009D35F9" w:rsidRPr="00B664B4">
              <w:rPr>
                <w:rFonts w:eastAsia="Verdana"/>
              </w:rPr>
              <w:t>rzecz,</w:t>
            </w:r>
            <w:r w:rsidRPr="00B664B4">
              <w:rPr>
                <w:rFonts w:eastAsia="Verdana"/>
              </w:rPr>
              <w:t xml:space="preserve"> której działa:</w:t>
            </w:r>
          </w:p>
          <w:p w14:paraId="5C561737" w14:textId="1FBFC279" w:rsidR="00241139" w:rsidRPr="00B664B4" w:rsidRDefault="00ED0267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0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58E44614" w:rsidR="00735FA3" w:rsidRPr="00E0295E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E0295E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r w:rsidR="00E0295E" w:rsidRPr="00E0295E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ROBÓT BUDOWLANYCH</w:t>
      </w:r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350FCC37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r w:rsidR="00881213" w:rsidRPr="009D35F9">
        <w:rPr>
          <w:rFonts w:ascii="Verdana" w:hAnsi="Verdana" w:cstheme="majorBidi"/>
          <w:b/>
          <w:bCs/>
          <w:szCs w:val="26"/>
        </w:rPr>
        <w:t xml:space="preserve">Wykonanie dokumentacji projektowej oraz robót budowlanych dla modernizacji elementów linii napowietrznej GPZ Giżycko – RS Sterławki Małe – GPZ Kętrzyn w celu wykonania odczepu z istniejącej linii napowietrznej 110kV na istniejącym słupie nr 55 dla zasilania tymczasowego RS Sterławki Małe </w:t>
      </w:r>
      <w:r w:rsidRPr="009D35F9">
        <w:rPr>
          <w:rFonts w:ascii="Verdana" w:eastAsia="Times New Roman" w:hAnsi="Verdana" w:cs="Times New Roman"/>
          <w:szCs w:val="18"/>
        </w:rPr>
        <w:t xml:space="preserve"> nr Postępowania: </w:t>
      </w:r>
      <w:r w:rsidR="00297CFB" w:rsidRPr="009D35F9">
        <w:rPr>
          <w:b/>
          <w:bCs/>
        </w:rPr>
        <w:t>POST/HZ/EO/HZL/00029/2026</w:t>
      </w:r>
      <w:r w:rsidR="00536E11" w:rsidRPr="009D35F9">
        <w:rPr>
          <w:b/>
          <w:bCs/>
        </w:rPr>
        <w:t xml:space="preserve">, </w:t>
      </w:r>
      <w:r w:rsidRPr="009D35F9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C83FEF" w:rsidRPr="009D35F9">
            <w:rPr>
              <w:rFonts w:cstheme="minorHAnsi"/>
              <w:iCs/>
            </w:rPr>
            <w:t>robót budowlanych</w:t>
          </w:r>
        </w:sdtContent>
      </w:sdt>
      <w:r w:rsidRPr="009D35F9">
        <w:rPr>
          <w:rFonts w:ascii="Verdana" w:eastAsia="Times New Roman" w:hAnsi="Verdana" w:cs="Times New Roman"/>
          <w:szCs w:val="18"/>
        </w:rPr>
        <w:t xml:space="preserve"> należycie wykonanych lub wykonywanych przez Wykonawcę, w celu potwierdzenia spełniania warunku udziału w</w:t>
      </w:r>
      <w:r w:rsidR="00B02172" w:rsidRPr="009D35F9">
        <w:rPr>
          <w:rFonts w:ascii="Verdana" w:eastAsia="Times New Roman" w:hAnsi="Verdana" w:cs="Times New Roman"/>
          <w:szCs w:val="18"/>
        </w:rPr>
        <w:t> </w:t>
      </w:r>
      <w:r w:rsidRPr="009D35F9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FA3847">
        <w:trPr>
          <w:cantSplit/>
          <w:trHeight w:val="73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43D80158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</w:t>
            </w:r>
            <w:r w:rsidR="00B63DE6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robót budowalnych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54B2E78C" w:rsidR="00735FA3" w:rsidRPr="00D21BCD" w:rsidRDefault="00FA3847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realizacji</w:t>
            </w:r>
            <w:r w:rsidR="00735FA3"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robót</w:t>
            </w:r>
            <w:r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budowalnych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FA3847">
        <w:trPr>
          <w:cantSplit/>
          <w:trHeight w:val="218"/>
          <w:tblHeader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FA3847">
        <w:trPr>
          <w:trHeight w:val="443"/>
        </w:trPr>
        <w:tc>
          <w:tcPr>
            <w:tcW w:w="567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FA3847">
        <w:trPr>
          <w:trHeight w:val="632"/>
        </w:trPr>
        <w:tc>
          <w:tcPr>
            <w:tcW w:w="567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FA3847">
        <w:trPr>
          <w:trHeight w:val="443"/>
        </w:trPr>
        <w:tc>
          <w:tcPr>
            <w:tcW w:w="567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2AE86CE4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</w:t>
      </w:r>
      <w:r w:rsidR="00B63DE6">
        <w:rPr>
          <w:rFonts w:eastAsia="Times New Roman" w:cs="Calibri"/>
          <w:szCs w:val="18"/>
        </w:rPr>
        <w:t>……………………………………………………………………..</w:t>
      </w:r>
      <w:r w:rsidRPr="0035204E">
        <w:rPr>
          <w:rFonts w:eastAsia="Times New Roman" w:cs="Calibri"/>
          <w:szCs w:val="18"/>
        </w:rPr>
        <w:t xml:space="preserve">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 xml:space="preserve">Podpis(-y) osoby(-ób) uprawnionej(-ych)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7D719EE7" w14:textId="2C2CF9CE" w:rsidR="00735FA3" w:rsidRDefault="00735FA3" w:rsidP="00B22D8D">
      <w:pPr>
        <w:tabs>
          <w:tab w:val="left" w:pos="7652"/>
        </w:tabs>
        <w:jc w:val="center"/>
        <w:outlineLvl w:val="0"/>
        <w:rPr>
          <w:rFonts w:ascii="Verdana" w:eastAsia="Verdana" w:hAnsi="Verdana" w:cs="Times New Roman"/>
          <w:b/>
          <w:szCs w:val="18"/>
        </w:rPr>
      </w:pPr>
      <w:r>
        <w:rPr>
          <w:rFonts w:ascii="Verdana" w:eastAsia="Verdana" w:hAnsi="Verdana" w:cs="Times New Roman"/>
          <w:b/>
          <w:szCs w:val="18"/>
        </w:rPr>
        <w:lastRenderedPageBreak/>
        <w:t>ZAŁĄCZNIK NR 4 DO SWZ</w:t>
      </w:r>
      <w:r w:rsidRPr="002F4834">
        <w:rPr>
          <w:rFonts w:ascii="Verdana" w:eastAsia="Verdana" w:hAnsi="Verdana" w:cs="Times New Roman"/>
          <w:b/>
          <w:szCs w:val="18"/>
        </w:rPr>
        <w:t xml:space="preserve"> – WYKAZ OSÓB SKIEROWANYCH PRZEZ WYKONAWCĘ DO REALIZACJI ZAMÓWIENIA</w:t>
      </w:r>
    </w:p>
    <w:p w14:paraId="3BB8C808" w14:textId="77777777" w:rsidR="00B63790" w:rsidRPr="002F4834" w:rsidRDefault="00B63790" w:rsidP="00735FA3">
      <w:pPr>
        <w:tabs>
          <w:tab w:val="left" w:pos="7652"/>
        </w:tabs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4078"/>
        <w:gridCol w:w="850"/>
        <w:gridCol w:w="4134"/>
      </w:tblGrid>
      <w:tr w:rsidR="00B63790" w:rsidRPr="0005262B" w14:paraId="57FBE3C3" w14:textId="77777777" w:rsidTr="00B63790">
        <w:trPr>
          <w:trHeight w:val="1225"/>
          <w:jc w:val="center"/>
        </w:trPr>
        <w:tc>
          <w:tcPr>
            <w:tcW w:w="4078" w:type="dxa"/>
            <w:tcBorders>
              <w:right w:val="single" w:sz="4" w:space="0" w:color="auto"/>
            </w:tcBorders>
          </w:tcPr>
          <w:p w14:paraId="49994D72" w14:textId="77777777" w:rsidR="00B63790" w:rsidRPr="00E6014D" w:rsidRDefault="00B63790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193CD860" w14:textId="77777777" w:rsidR="00B63790" w:rsidRPr="00E6014D" w:rsidRDefault="00B63790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589B4" w14:textId="77777777" w:rsidR="00B63790" w:rsidRPr="00E6014D" w:rsidRDefault="00B63790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CC0AC62" w14:textId="77777777" w:rsidR="00B63790" w:rsidRPr="00E6014D" w:rsidRDefault="00B63790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A21E51" w14:textId="1EB149C9" w:rsidR="00B63790" w:rsidRPr="00B664B4" w:rsidRDefault="007E0517" w:rsidP="00B664B4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7471E6C9" w14:textId="0F2ED67B" w:rsidR="00B63790" w:rsidRPr="00B664B4" w:rsidRDefault="00B63790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r w:rsidR="00801BFB" w:rsidRPr="00B664B4">
              <w:rPr>
                <w:rFonts w:eastAsia="Verdana"/>
              </w:rPr>
              <w:t>rzecz,</w:t>
            </w:r>
            <w:r w:rsidRPr="00B664B4">
              <w:rPr>
                <w:rFonts w:eastAsia="Verdana"/>
              </w:rPr>
              <w:t xml:space="preserve"> której działa:</w:t>
            </w:r>
          </w:p>
          <w:p w14:paraId="7AB2A233" w14:textId="4C5E01DB" w:rsidR="00B63790" w:rsidRPr="00B664B4" w:rsidRDefault="00ED0267" w:rsidP="00ED0267">
            <w:pPr>
              <w:ind w:left="488" w:right="449"/>
              <w:jc w:val="center"/>
              <w:rPr>
                <w:rFonts w:eastAsia="Verdana"/>
                <w:b/>
                <w:bCs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</w:p>
          <w:p w14:paraId="32056555" w14:textId="77777777" w:rsidR="00B63790" w:rsidRPr="00B664B4" w:rsidRDefault="00B63790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140D2973" w14:textId="77777777" w:rsidR="00B63790" w:rsidRPr="0005262B" w:rsidRDefault="00B63790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</w:tbl>
    <w:p w14:paraId="0AE9FCA2" w14:textId="77777777" w:rsidR="00735FA3" w:rsidRDefault="00735FA3" w:rsidP="00735FA3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4D8D77F1" w14:textId="77777777" w:rsidR="00735FA3" w:rsidRPr="00D21BCD" w:rsidRDefault="00735FA3" w:rsidP="00735FA3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473F2F05" w14:textId="77777777" w:rsidR="00735FA3" w:rsidRPr="00D21BCD" w:rsidRDefault="00735FA3" w:rsidP="00735FA3">
      <w:pPr>
        <w:spacing w:after="160" w:line="259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OSÓB SKIEROWANYCH PRZEZ WYKONAWCĘ DO REALIZACJI ZAMÓWIENIA</w:t>
      </w:r>
    </w:p>
    <w:p w14:paraId="5DFB9DD1" w14:textId="77777777" w:rsidR="00735FA3" w:rsidRDefault="00735FA3" w:rsidP="00735FA3">
      <w:pPr>
        <w:tabs>
          <w:tab w:val="left" w:pos="7652"/>
        </w:tabs>
        <w:jc w:val="both"/>
      </w:pPr>
    </w:p>
    <w:p w14:paraId="3DC93E6E" w14:textId="2CEB32B8" w:rsidR="00735FA3" w:rsidRDefault="00735FA3" w:rsidP="00735FA3">
      <w:pPr>
        <w:tabs>
          <w:tab w:val="left" w:pos="7652"/>
        </w:tabs>
        <w:jc w:val="both"/>
      </w:pPr>
      <w:r w:rsidRPr="002F4834">
        <w:t xml:space="preserve">Składając </w:t>
      </w:r>
      <w:r w:rsidR="00DD4C99">
        <w:t>Ofertę</w:t>
      </w:r>
      <w:r w:rsidRPr="002F4834">
        <w:t xml:space="preserve"> w Postępowaniu </w:t>
      </w:r>
      <w:r w:rsidR="006B64DC">
        <w:t>zakupowym</w:t>
      </w:r>
      <w:r w:rsidRPr="002F4834">
        <w:t xml:space="preserve"> pn. „</w:t>
      </w:r>
      <w:r w:rsidR="00881213">
        <w:rPr>
          <w:rFonts w:ascii="Verdana" w:hAnsi="Verdana" w:cstheme="majorBidi"/>
          <w:b/>
          <w:bCs/>
          <w:szCs w:val="26"/>
        </w:rPr>
        <w:t xml:space="preserve">Wykonanie dokumentacji projektowej oraz robót budowlanych dla modernizacji elementów linii napowietrznej GPZ Giżycko – RS Sterławki Małe – GPZ Kętrzyn w celu wykonania odczepu z istniejącej linii napowietrznej 110kV na istniejącym słupie nr 55 dla zasilania tymczasowego RS Sterławki Małe </w:t>
      </w:r>
      <w:r w:rsidRPr="002F4834">
        <w:t>”, nr Postępowania:</w:t>
      </w:r>
      <w:r>
        <w:t xml:space="preserve"> </w:t>
      </w:r>
      <w:r w:rsidR="00297CFB">
        <w:rPr>
          <w:b/>
          <w:bCs/>
        </w:rPr>
        <w:t>POST/HZ/EO/HZL/00029/2026</w:t>
      </w:r>
      <w:r w:rsidR="0025236E">
        <w:t xml:space="preserve"> </w:t>
      </w:r>
      <w:r w:rsidRPr="00225CCB">
        <w:t xml:space="preserve">przedstawiamy wykaz </w:t>
      </w:r>
      <w:r>
        <w:t xml:space="preserve">osób skierowanych do realizacji Zamówienia, </w:t>
      </w:r>
      <w:r w:rsidRPr="00225CCB">
        <w:t>w celu potwierdzenia spełniania warunku udziału w postępowaniu:</w:t>
      </w:r>
    </w:p>
    <w:p w14:paraId="41CDD18A" w14:textId="77777777" w:rsidR="00B63790" w:rsidRDefault="00B63790" w:rsidP="00735FA3">
      <w:pPr>
        <w:tabs>
          <w:tab w:val="left" w:pos="7652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543"/>
        <w:gridCol w:w="2058"/>
        <w:gridCol w:w="2400"/>
        <w:gridCol w:w="2628"/>
      </w:tblGrid>
      <w:tr w:rsidR="009771CF" w:rsidRPr="002F4834" w14:paraId="602FFF82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6C6CD2BB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Lp.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25DD48CB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Funkcja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353E6D23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Imię i nazwisko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480AC5F2" w14:textId="77777777" w:rsidR="009771CF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Kwalifikacje zawodowe/uprawnienia</w:t>
            </w:r>
          </w:p>
          <w:p w14:paraId="36EDA5F1" w14:textId="00203EBA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</w:rPr>
              <w:t>(numer, rodzaj, nazwa podmiotu wydającego uprawnienia/licencję, data ważności dokumentu)</w:t>
            </w:r>
            <w:r w:rsidRPr="001235A6"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Pr="006454D6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5603DA4D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Doświadczenie zawodowe:</w:t>
            </w:r>
          </w:p>
        </w:tc>
      </w:tr>
      <w:tr w:rsidR="009771CF" w:rsidRPr="002F4834" w14:paraId="59277806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FAD7" w14:textId="273FF696" w:rsidR="009771CF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1.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D10F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D2D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F396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BF9" w14:textId="77777777" w:rsidR="009771CF" w:rsidRPr="006454D6" w:rsidRDefault="009771CF" w:rsidP="00886557">
            <w:pPr>
              <w:spacing w:before="120" w:after="120" w:line="276" w:lineRule="auto"/>
              <w:ind w:firstLine="312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9771CF" w:rsidRPr="002F4834" w14:paraId="61E7E7B8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72B1" w14:textId="38844284" w:rsidR="009771CF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2.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DB73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9AE0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63E2" w14:textId="77777777" w:rsidR="009771CF" w:rsidRPr="006454D6" w:rsidRDefault="009771CF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AD25" w14:textId="77777777" w:rsidR="009771CF" w:rsidRPr="006454D6" w:rsidRDefault="009771CF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A02238" w:rsidRPr="002F4834" w14:paraId="6A84EF14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19D0" w14:textId="44F8A66F" w:rsidR="00A02238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3.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7A3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F19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7C7A" w14:textId="77777777" w:rsidR="00A02238" w:rsidRPr="006454D6" w:rsidRDefault="00A02238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51D4" w14:textId="77777777" w:rsidR="00A02238" w:rsidRPr="006454D6" w:rsidRDefault="00A02238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A02238" w:rsidRPr="002F4834" w14:paraId="22D9E154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C531" w14:textId="1215BA0F" w:rsidR="00A02238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4.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C2C9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9EFE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476C" w14:textId="77777777" w:rsidR="00A02238" w:rsidRPr="006454D6" w:rsidRDefault="00A02238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C935" w14:textId="77777777" w:rsidR="00A02238" w:rsidRPr="006454D6" w:rsidRDefault="00A02238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A02238" w:rsidRPr="002F4834" w14:paraId="4626BDCB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7E1D" w14:textId="668F7ABC" w:rsidR="00A02238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5.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03B0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5905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5BE" w14:textId="77777777" w:rsidR="00A02238" w:rsidRPr="006454D6" w:rsidRDefault="00A02238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6417" w14:textId="77777777" w:rsidR="00A02238" w:rsidRPr="006454D6" w:rsidRDefault="00A02238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A02238" w:rsidRPr="002F4834" w14:paraId="7E9AE32C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CA36" w14:textId="29645B5C" w:rsidR="00A02238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6.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7013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8FC5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76F8" w14:textId="77777777" w:rsidR="00A02238" w:rsidRPr="006454D6" w:rsidRDefault="00A02238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F258" w14:textId="77777777" w:rsidR="00A02238" w:rsidRPr="006454D6" w:rsidRDefault="00A02238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A02238" w:rsidRPr="002F4834" w14:paraId="2AA4D2AF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38F4" w14:textId="0A11A2D4" w:rsidR="00A02238" w:rsidRPr="006454D6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7.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9DE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293B" w14:textId="77777777" w:rsidR="00A02238" w:rsidRPr="006454D6" w:rsidRDefault="00A02238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7D05" w14:textId="77777777" w:rsidR="00A02238" w:rsidRPr="006454D6" w:rsidRDefault="00A02238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18B0" w14:textId="77777777" w:rsidR="00A02238" w:rsidRPr="006454D6" w:rsidRDefault="00A02238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E3186D" w:rsidRPr="002F4834" w14:paraId="40132D84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476A" w14:textId="61A060A7" w:rsidR="00E3186D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8.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91D7" w14:textId="77777777" w:rsidR="00E3186D" w:rsidRPr="006454D6" w:rsidRDefault="00E3186D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A0FA" w14:textId="77777777" w:rsidR="00E3186D" w:rsidRPr="006454D6" w:rsidRDefault="00E3186D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4F52" w14:textId="77777777" w:rsidR="00E3186D" w:rsidRPr="006454D6" w:rsidRDefault="00E3186D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59F" w14:textId="77777777" w:rsidR="00E3186D" w:rsidRPr="006454D6" w:rsidRDefault="00E3186D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E3186D" w:rsidRPr="002F4834" w14:paraId="7C1CECB1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2D89" w14:textId="60A8C500" w:rsidR="00E3186D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9.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FF0" w14:textId="77777777" w:rsidR="00E3186D" w:rsidRPr="006454D6" w:rsidRDefault="00E3186D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7263" w14:textId="77777777" w:rsidR="00E3186D" w:rsidRPr="006454D6" w:rsidRDefault="00E3186D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FC48" w14:textId="77777777" w:rsidR="00E3186D" w:rsidRPr="006454D6" w:rsidRDefault="00E3186D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3876" w14:textId="77777777" w:rsidR="00E3186D" w:rsidRPr="006454D6" w:rsidRDefault="00E3186D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E3186D" w:rsidRPr="002F4834" w14:paraId="551900EE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21A7" w14:textId="459A8524" w:rsidR="00E3186D" w:rsidRDefault="00E3186D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10.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C801" w14:textId="77777777" w:rsidR="00E3186D" w:rsidRPr="006454D6" w:rsidRDefault="00E3186D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9B04" w14:textId="77777777" w:rsidR="00E3186D" w:rsidRPr="006454D6" w:rsidRDefault="00E3186D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BB52" w14:textId="77777777" w:rsidR="00E3186D" w:rsidRPr="006454D6" w:rsidRDefault="00E3186D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34F1" w14:textId="77777777" w:rsidR="00E3186D" w:rsidRPr="006454D6" w:rsidRDefault="00E3186D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</w:tbl>
    <w:p w14:paraId="18B16972" w14:textId="77777777" w:rsidR="00735FA3" w:rsidRDefault="00735FA3" w:rsidP="00735FA3">
      <w:pPr>
        <w:tabs>
          <w:tab w:val="left" w:pos="7652"/>
        </w:tabs>
        <w:jc w:val="both"/>
      </w:pPr>
    </w:p>
    <w:p w14:paraId="6926E798" w14:textId="77777777" w:rsidR="00735FA3" w:rsidRDefault="00735FA3" w:rsidP="00735FA3">
      <w:pPr>
        <w:tabs>
          <w:tab w:val="left" w:pos="7652"/>
        </w:tabs>
        <w:jc w:val="both"/>
        <w:rPr>
          <w:i/>
          <w:sz w:val="14"/>
          <w:szCs w:val="14"/>
        </w:rPr>
      </w:pPr>
      <w:r w:rsidRPr="00E27BF1">
        <w:rPr>
          <w:i/>
          <w:sz w:val="14"/>
          <w:szCs w:val="14"/>
        </w:rPr>
        <w:t>Uwaga!</w:t>
      </w:r>
    </w:p>
    <w:p w14:paraId="42AF75F6" w14:textId="0DF7AE7F" w:rsidR="00E82D7B" w:rsidRDefault="00E82D7B" w:rsidP="00E82D7B">
      <w:pPr>
        <w:tabs>
          <w:tab w:val="left" w:pos="7652"/>
        </w:tabs>
        <w:jc w:val="both"/>
        <w:rPr>
          <w:i/>
          <w:sz w:val="14"/>
          <w:szCs w:val="14"/>
        </w:rPr>
      </w:pPr>
      <w:r w:rsidRPr="00E82D7B">
        <w:rPr>
          <w:i/>
          <w:sz w:val="14"/>
          <w:szCs w:val="14"/>
        </w:rPr>
        <w:t>Należy dostosować ilość wierszy do ilości wymaganych osób</w:t>
      </w:r>
    </w:p>
    <w:p w14:paraId="664F00AA" w14:textId="5C06988F" w:rsidR="00E87213" w:rsidRPr="00E82D7B" w:rsidRDefault="00E87213" w:rsidP="00E82D7B">
      <w:pPr>
        <w:tabs>
          <w:tab w:val="left" w:pos="7652"/>
        </w:tabs>
        <w:jc w:val="both"/>
        <w:rPr>
          <w:i/>
          <w:sz w:val="14"/>
          <w:szCs w:val="14"/>
        </w:rPr>
      </w:pPr>
      <w:r w:rsidRPr="00E87213">
        <w:rPr>
          <w:i/>
          <w:sz w:val="14"/>
          <w:szCs w:val="14"/>
        </w:rPr>
        <w:t>W przypadku, gdy Wykonawca będzie samodzielnie świadczył usługi – należy wpisać dane Wykonawcy</w:t>
      </w:r>
    </w:p>
    <w:p w14:paraId="148FA05E" w14:textId="77777777" w:rsidR="00735FA3" w:rsidRDefault="00735FA3" w:rsidP="00735FA3">
      <w:pPr>
        <w:tabs>
          <w:tab w:val="left" w:pos="7652"/>
        </w:tabs>
        <w:jc w:val="both"/>
        <w:rPr>
          <w:i/>
          <w:sz w:val="14"/>
          <w:szCs w:val="14"/>
        </w:rPr>
      </w:pPr>
      <w:r w:rsidRPr="00E27BF1">
        <w:rPr>
          <w:i/>
          <w:sz w:val="14"/>
          <w:szCs w:val="14"/>
        </w:rPr>
        <w:t>Zamawiający wymaga podania informacji w odniesieniu do każdej z wskazanych osób wyznaczonych do pełnienia danej funkcji wskazując na posiadane uprawnienia, wykształcenie, doświadczenie zawodowe, kwalifikacje, odpowied</w:t>
      </w:r>
      <w:r>
        <w:rPr>
          <w:i/>
          <w:sz w:val="14"/>
          <w:szCs w:val="14"/>
        </w:rPr>
        <w:t>nio do wymagań określonych w SWZ</w:t>
      </w:r>
      <w:r w:rsidRPr="00E27BF1">
        <w:rPr>
          <w:i/>
          <w:sz w:val="14"/>
          <w:szCs w:val="14"/>
        </w:rPr>
        <w:t xml:space="preserve">. </w:t>
      </w:r>
    </w:p>
    <w:p w14:paraId="41335F3C" w14:textId="77777777" w:rsidR="00EA24FD" w:rsidRDefault="00EA24FD" w:rsidP="00735FA3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441B9414" w14:textId="77777777" w:rsidR="00EA24FD" w:rsidRPr="00D21BCD" w:rsidRDefault="00EA24FD" w:rsidP="008115A1">
      <w:pPr>
        <w:jc w:val="both"/>
        <w:rPr>
          <w:iCs/>
          <w:szCs w:val="18"/>
        </w:rPr>
      </w:pPr>
      <w:r w:rsidRPr="00D21BCD">
        <w:rPr>
          <w:iCs/>
          <w:szCs w:val="18"/>
        </w:rPr>
        <w:t xml:space="preserve">Jednocześnie oświadczam/y niniejszym, iż osoby które zostaną skierowane do realizacji zamówienia: </w:t>
      </w:r>
    </w:p>
    <w:p w14:paraId="710CAB1D" w14:textId="77777777" w:rsidR="00EA24FD" w:rsidRPr="00D21BCD" w:rsidRDefault="00EA24FD" w:rsidP="008115A1">
      <w:pPr>
        <w:ind w:left="284" w:hanging="284"/>
        <w:jc w:val="both"/>
        <w:rPr>
          <w:iCs/>
          <w:szCs w:val="18"/>
        </w:rPr>
      </w:pPr>
      <w:r w:rsidRPr="00D21BCD">
        <w:rPr>
          <w:iCs/>
          <w:szCs w:val="18"/>
        </w:rPr>
        <w:t>a)</w:t>
      </w:r>
      <w:r w:rsidRPr="00D21BCD">
        <w:rPr>
          <w:iCs/>
          <w:szCs w:val="18"/>
        </w:rPr>
        <w:tab/>
        <w:t>zostaną poinformowane o wymogach dotyczących sposobu realizacji Umowy,</w:t>
      </w:r>
    </w:p>
    <w:p w14:paraId="0E0D6E4D" w14:textId="2C1FAF87" w:rsidR="00EA24FD" w:rsidRPr="00D21BCD" w:rsidRDefault="00EA24FD" w:rsidP="008115A1">
      <w:pPr>
        <w:ind w:left="284" w:hanging="284"/>
        <w:jc w:val="both"/>
        <w:rPr>
          <w:iCs/>
          <w:szCs w:val="18"/>
        </w:rPr>
      </w:pPr>
      <w:r w:rsidRPr="00D21BCD">
        <w:rPr>
          <w:iCs/>
          <w:szCs w:val="18"/>
        </w:rPr>
        <w:t>b)</w:t>
      </w:r>
      <w:r w:rsidRPr="00D21BCD">
        <w:rPr>
          <w:iCs/>
          <w:szCs w:val="18"/>
        </w:rPr>
        <w:tab/>
        <w:t xml:space="preserve">zostaną poinformowane o przetwarzaniu ich danych osobowych przez </w:t>
      </w:r>
      <w:r w:rsidR="007E0517">
        <w:rPr>
          <w:rFonts w:cstheme="minorHAnsi"/>
          <w:b/>
          <w:bCs/>
        </w:rPr>
        <w:t>PGE Energetyka Kolejowa Operator sp. z o.o.</w:t>
      </w:r>
    </w:p>
    <w:p w14:paraId="462735D4" w14:textId="77777777" w:rsidR="00EA24FD" w:rsidRPr="00E27BF1" w:rsidRDefault="00EA24FD" w:rsidP="00735FA3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7BABB004" w14:textId="77777777" w:rsidR="00735FA3" w:rsidRDefault="00735FA3" w:rsidP="00735FA3">
      <w:pPr>
        <w:tabs>
          <w:tab w:val="left" w:pos="7652"/>
        </w:tabs>
        <w:jc w:val="both"/>
        <w:rPr>
          <w:sz w:val="14"/>
          <w:szCs w:val="14"/>
        </w:rPr>
      </w:pPr>
    </w:p>
    <w:p w14:paraId="76915668" w14:textId="77777777" w:rsidR="00735FA3" w:rsidRDefault="00735FA3" w:rsidP="00735FA3">
      <w:pPr>
        <w:tabs>
          <w:tab w:val="left" w:pos="7652"/>
        </w:tabs>
        <w:jc w:val="both"/>
        <w:rPr>
          <w:sz w:val="14"/>
          <w:szCs w:val="14"/>
        </w:rPr>
      </w:pPr>
    </w:p>
    <w:p w14:paraId="40ACB976" w14:textId="77777777" w:rsidR="00735FA3" w:rsidRPr="004119DA" w:rsidRDefault="00735FA3" w:rsidP="00735FA3"/>
    <w:p w14:paraId="3D53AA13" w14:textId="697497BE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</w:t>
      </w:r>
      <w:r w:rsidR="00D01821">
        <w:rPr>
          <w:rFonts w:eastAsia="Times New Roman" w:cs="Calibri"/>
          <w:szCs w:val="18"/>
        </w:rPr>
        <w:t>………………………………………………………………..</w:t>
      </w:r>
      <w:r w:rsidRPr="0035204E">
        <w:rPr>
          <w:rFonts w:eastAsia="Times New Roman" w:cs="Calibri"/>
          <w:szCs w:val="18"/>
        </w:rPr>
        <w:t xml:space="preserve">             </w:t>
      </w:r>
    </w:p>
    <w:p w14:paraId="4DB07C4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 xml:space="preserve">Podpis(-y) osoby(-ób) uprawnionej(-ych) do składania oświadczeń woli w imieniu Wykonawcy </w:t>
      </w:r>
    </w:p>
    <w:p w14:paraId="635FEAEF" w14:textId="1A74B76B" w:rsidR="000B34E4" w:rsidRDefault="000B34E4">
      <w:pPr>
        <w:rPr>
          <w:sz w:val="14"/>
          <w:szCs w:val="14"/>
        </w:rPr>
      </w:pPr>
      <w:r>
        <w:rPr>
          <w:sz w:val="14"/>
          <w:szCs w:val="14"/>
        </w:rPr>
        <w:br w:type="page"/>
      </w:r>
    </w:p>
    <w:p w14:paraId="786BC6EF" w14:textId="0518A3EB" w:rsidR="00227DC5" w:rsidRDefault="00227DC5" w:rsidP="00B03680">
      <w:pPr>
        <w:jc w:val="both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SWZ – </w:t>
      </w:r>
      <w:r w:rsidRPr="00825F50">
        <w:rPr>
          <w:b/>
        </w:rPr>
        <w:t>OŚWIADCZENIE WYKONAWCY</w:t>
      </w:r>
      <w:r w:rsidR="003458E1" w:rsidRPr="003458E1">
        <w:rPr>
          <w:b/>
        </w:rPr>
        <w:t>/WYKONAWCY WSPÓLNIE</w:t>
      </w:r>
      <w:r w:rsidR="003458E1" w:rsidRPr="00825F50">
        <w:rPr>
          <w:b/>
        </w:rPr>
        <w:t xml:space="preserve"> </w:t>
      </w:r>
      <w:r w:rsidR="003458E1">
        <w:rPr>
          <w:b/>
        </w:rPr>
        <w:t xml:space="preserve">UBIEGAJACEGO SIĘ O UDZIELENIE ZAMÓWIENIA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 PODSTAWIE PRZESŁANEK WSKAZANYCH W PKT 5.1.2 SWZ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1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780228FF" w:rsidR="00227DC5" w:rsidRPr="00BC5191" w:rsidRDefault="007E0517" w:rsidP="00AE4799">
            <w:pPr>
              <w:jc w:val="center"/>
              <w:rPr>
                <w:rFonts w:eastAsia="Verdana"/>
                <w:b/>
                <w:bCs/>
              </w:rPr>
            </w:pPr>
            <w:r>
              <w:rPr>
                <w:rFonts w:cstheme="minorHAnsi"/>
                <w:b/>
                <w:bCs/>
              </w:rPr>
              <w:t>PGE Energetyka Kolejowa Operator sp. z o.o.</w:t>
            </w:r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>w imieniu i na rzecz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3EE59CC9" w:rsidR="00071C0A" w:rsidRDefault="00071C0A" w:rsidP="00071C0A">
            <w:pPr>
              <w:ind w:left="455" w:right="340"/>
              <w:jc w:val="center"/>
              <w:rPr>
                <w:rFonts w:eastAsia="Verdana"/>
              </w:rPr>
            </w:pPr>
            <w:r w:rsidRPr="006732B8">
              <w:rPr>
                <w:rFonts w:cstheme="minorHAnsi"/>
                <w:b/>
                <w:bCs/>
              </w:rPr>
              <w:t>PGE Energetyka Kolejowa Holding sp. z o.o.</w:t>
            </w:r>
            <w:r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1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17496708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D6709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/wykonawcy wspólnie ubiegającego się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o udzielenie zamówienia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04923AC7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r w:rsidR="00881213">
        <w:rPr>
          <w:rFonts w:ascii="Verdana" w:hAnsi="Verdana" w:cstheme="majorBidi"/>
          <w:b/>
          <w:bCs/>
          <w:szCs w:val="26"/>
        </w:rPr>
        <w:t xml:space="preserve">Wykonanie dokumentacji projektowej oraz robót budowlanych dla modernizacji elementów linii napowietrznej GPZ Giżycko – RS Sterławki Małe – GPZ Kętrzyn w celu wykonania odczepu z istniejącej linii napowietrznej 110kV na istniejącym słupie nr 55 dla zasilania tymczasowego RS Sterławki Małe </w:t>
      </w:r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r w:rsidR="00297CFB">
        <w:rPr>
          <w:b/>
          <w:bCs/>
        </w:rPr>
        <w:t>POST/HZ/EO/HZL/00029/2026</w:t>
      </w:r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CEiDG)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 xml:space="preserve">zamówienia: ……………………………………………………………………………………………….………..….……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KRS/CEiDG)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38B96B94" w14:textId="09D24F98" w:rsidR="00681F8C" w:rsidRDefault="00FF2B04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osoby(-ób) uprawnionej(-ych) do składania oświadczeń woli w imieniu Wykonawc</w:t>
      </w:r>
    </w:p>
    <w:p w14:paraId="57CD7E0A" w14:textId="7CB44E3A" w:rsidR="00DE3BB3" w:rsidRPr="00DE3BB3" w:rsidRDefault="00681F8C" w:rsidP="00EA118C">
      <w:pPr>
        <w:rPr>
          <w:rFonts w:ascii="Calibri" w:eastAsia="Times New Roman" w:hAnsi="Calibri" w:cs="Calibri"/>
          <w:b/>
          <w:bCs/>
          <w:sz w:val="22"/>
          <w:szCs w:val="20"/>
        </w:rPr>
      </w:pPr>
      <w:r>
        <w:rPr>
          <w:rFonts w:eastAsia="Times New Roman" w:cs="Calibri"/>
          <w:i/>
          <w:sz w:val="14"/>
          <w:szCs w:val="14"/>
        </w:rPr>
        <w:br w:type="page"/>
      </w:r>
      <w:r w:rsidR="00DE3BB3" w:rsidRPr="00DE3BB3">
        <w:rPr>
          <w:rFonts w:ascii="Calibri" w:eastAsia="Times New Roman" w:hAnsi="Calibri" w:cs="Calibri"/>
          <w:b/>
          <w:bCs/>
          <w:sz w:val="22"/>
          <w:szCs w:val="20"/>
        </w:rPr>
        <w:lastRenderedPageBreak/>
        <w:t xml:space="preserve">Załącznik nr </w:t>
      </w:r>
      <w:r w:rsidR="00A33FB8">
        <w:rPr>
          <w:rFonts w:ascii="Calibri" w:eastAsia="Times New Roman" w:hAnsi="Calibri" w:cs="Calibri"/>
          <w:b/>
          <w:bCs/>
          <w:sz w:val="22"/>
          <w:szCs w:val="20"/>
        </w:rPr>
        <w:t>9</w:t>
      </w:r>
      <w:r w:rsidR="00DE3BB3" w:rsidRPr="00DE3BB3">
        <w:rPr>
          <w:rFonts w:ascii="Calibri" w:eastAsia="Times New Roman" w:hAnsi="Calibri" w:cs="Calibri"/>
          <w:b/>
          <w:bCs/>
          <w:sz w:val="22"/>
          <w:szCs w:val="20"/>
        </w:rPr>
        <w:t xml:space="preserve"> do Zaproszenia </w:t>
      </w:r>
      <w:r w:rsidR="00A33FB8">
        <w:rPr>
          <w:rFonts w:cstheme="minorHAnsi"/>
          <w:b/>
        </w:rPr>
        <w:t>POST/HZ/EO/HZL/00029/2026</w:t>
      </w:r>
    </w:p>
    <w:p w14:paraId="01691B0E" w14:textId="77777777" w:rsidR="00DE3BB3" w:rsidRPr="00DE3BB3" w:rsidRDefault="00DE3BB3" w:rsidP="00DE3BB3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sz w:val="22"/>
          <w:szCs w:val="20"/>
        </w:rPr>
      </w:pPr>
    </w:p>
    <w:tbl>
      <w:tblPr>
        <w:tblStyle w:val="Tabela-Siatka5"/>
        <w:tblpPr w:leftFromText="141" w:rightFromText="141" w:vertAnchor="text" w:tblpX="-39" w:tblpY="1"/>
        <w:tblOverlap w:val="never"/>
        <w:tblW w:w="9469" w:type="dxa"/>
        <w:tblBorders>
          <w:top w:val="single" w:sz="18" w:space="0" w:color="1A7466"/>
          <w:left w:val="single" w:sz="18" w:space="0" w:color="1A7466"/>
          <w:bottom w:val="single" w:sz="18" w:space="0" w:color="1A7466"/>
          <w:right w:val="single" w:sz="18" w:space="0" w:color="1A7466"/>
          <w:insideH w:val="single" w:sz="18" w:space="0" w:color="1A7466"/>
          <w:insideV w:val="single" w:sz="18" w:space="0" w:color="1A7466"/>
        </w:tblBorders>
        <w:shd w:val="clear" w:color="auto" w:fill="D5DCE4"/>
        <w:tblLook w:val="04A0" w:firstRow="1" w:lastRow="0" w:firstColumn="1" w:lastColumn="0" w:noHBand="0" w:noVBand="1"/>
      </w:tblPr>
      <w:tblGrid>
        <w:gridCol w:w="9469"/>
      </w:tblGrid>
      <w:tr w:rsidR="00DE3BB3" w:rsidRPr="00DE3BB3" w14:paraId="7BA73054" w14:textId="77777777" w:rsidTr="00D65FD7">
        <w:trPr>
          <w:trHeight w:val="851"/>
        </w:trPr>
        <w:tc>
          <w:tcPr>
            <w:tcW w:w="9469" w:type="dxa"/>
            <w:shd w:val="clear" w:color="auto" w:fill="D5DCE4"/>
            <w:vAlign w:val="center"/>
            <w:hideMark/>
          </w:tcPr>
          <w:p w14:paraId="383F9E43" w14:textId="77777777" w:rsidR="00DE3BB3" w:rsidRPr="00DE3BB3" w:rsidRDefault="00DE3BB3" w:rsidP="00DE3BB3">
            <w:pPr>
              <w:spacing w:after="160" w:line="288" w:lineRule="auto"/>
              <w:jc w:val="center"/>
              <w:rPr>
                <w:rFonts w:ascii="Arial" w:eastAsia="Times New Roman" w:hAnsi="Arial" w:cs="Arial"/>
                <w:b/>
                <w:caps/>
                <w:color w:val="1A7466"/>
                <w:kern w:val="2"/>
                <w:sz w:val="24"/>
                <w:szCs w:val="24"/>
                <w14:ligatures w14:val="standardContextual"/>
              </w:rPr>
            </w:pPr>
            <w:bookmarkStart w:id="2" w:name="_Hlk198116599"/>
            <w:r w:rsidRPr="00DE3BB3">
              <w:rPr>
                <w:rFonts w:ascii="Arial" w:eastAsia="Times New Roman" w:hAnsi="Arial" w:cs="Arial"/>
                <w:b/>
                <w:caps/>
                <w:color w:val="1A7466"/>
                <w:kern w:val="2"/>
                <w:sz w:val="24"/>
                <w:szCs w:val="24"/>
                <w14:ligatures w14:val="standardContextual"/>
              </w:rPr>
              <w:t>KWESTIONARIUSZ SPRAWDZAJACY Dla podmiotu przetwarzającego</w:t>
            </w:r>
            <w:bookmarkEnd w:id="2"/>
          </w:p>
        </w:tc>
      </w:tr>
    </w:tbl>
    <w:p w14:paraId="57F5F077" w14:textId="77777777" w:rsidR="00DE3BB3" w:rsidRPr="00DE3BB3" w:rsidRDefault="00DE3BB3" w:rsidP="00DE3BB3">
      <w:pPr>
        <w:spacing w:after="0" w:line="288" w:lineRule="auto"/>
        <w:jc w:val="both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Style w:val="Tabela-Siatka5"/>
        <w:tblW w:w="9351" w:type="dxa"/>
        <w:tblLook w:val="04A0" w:firstRow="1" w:lastRow="0" w:firstColumn="1" w:lastColumn="0" w:noHBand="0" w:noVBand="1"/>
      </w:tblPr>
      <w:tblGrid>
        <w:gridCol w:w="839"/>
        <w:gridCol w:w="5937"/>
        <w:gridCol w:w="1016"/>
        <w:gridCol w:w="1559"/>
      </w:tblGrid>
      <w:tr w:rsidR="00DE3BB3" w:rsidRPr="00DE3BB3" w14:paraId="50BD5CDF" w14:textId="77777777" w:rsidTr="00D65FD7">
        <w:tc>
          <w:tcPr>
            <w:tcW w:w="839" w:type="dxa"/>
            <w:shd w:val="clear" w:color="auto" w:fill="1A7466"/>
          </w:tcPr>
          <w:p w14:paraId="1116D914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L.P.</w:t>
            </w:r>
          </w:p>
        </w:tc>
        <w:tc>
          <w:tcPr>
            <w:tcW w:w="5937" w:type="dxa"/>
            <w:shd w:val="clear" w:color="auto" w:fill="1A7466"/>
          </w:tcPr>
          <w:p w14:paraId="3492918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PYTANIE</w:t>
            </w:r>
          </w:p>
        </w:tc>
        <w:tc>
          <w:tcPr>
            <w:tcW w:w="1016" w:type="dxa"/>
            <w:shd w:val="clear" w:color="auto" w:fill="1A7466"/>
          </w:tcPr>
          <w:p w14:paraId="75E6E4C0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TAK/NIE</w:t>
            </w:r>
          </w:p>
        </w:tc>
        <w:tc>
          <w:tcPr>
            <w:tcW w:w="1559" w:type="dxa"/>
            <w:shd w:val="clear" w:color="auto" w:fill="1A7466"/>
          </w:tcPr>
          <w:p w14:paraId="35E296BB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WYMÓG</w:t>
            </w:r>
          </w:p>
        </w:tc>
      </w:tr>
      <w:tr w:rsidR="00DE3BB3" w:rsidRPr="00DE3BB3" w14:paraId="322B64A6" w14:textId="77777777" w:rsidTr="00D65FD7">
        <w:tc>
          <w:tcPr>
            <w:tcW w:w="9351" w:type="dxa"/>
            <w:gridSpan w:val="4"/>
            <w:shd w:val="clear" w:color="auto" w:fill="1A7466"/>
          </w:tcPr>
          <w:p w14:paraId="0BA0C828" w14:textId="77777777" w:rsidR="00DE3BB3" w:rsidRPr="00DE3BB3" w:rsidRDefault="00DE3BB3" w:rsidP="00DE3BB3">
            <w:pPr>
              <w:spacing w:after="160" w:line="276" w:lineRule="auto"/>
              <w:jc w:val="center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WIEDZA FACHOWA</w:t>
            </w:r>
          </w:p>
        </w:tc>
      </w:tr>
      <w:tr w:rsidR="00DE3BB3" w:rsidRPr="00DE3BB3" w14:paraId="7DACDD91" w14:textId="77777777" w:rsidTr="00D65FD7">
        <w:tc>
          <w:tcPr>
            <w:tcW w:w="839" w:type="dxa"/>
            <w:shd w:val="clear" w:color="auto" w:fill="1A7466"/>
          </w:tcPr>
          <w:p w14:paraId="45C0FE09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17DE6EEC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posiada doświadczenie w świadczeniu usług związanych z powierzeniem przetwarzania danych? Jeśli tak, to jak długie? Prosimy o udokumentowanie świadczenia przedmiotowych usług.</w:t>
            </w:r>
          </w:p>
        </w:tc>
        <w:tc>
          <w:tcPr>
            <w:tcW w:w="1016" w:type="dxa"/>
          </w:tcPr>
          <w:p w14:paraId="4B520A6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25670EBB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261934A0" w14:textId="77777777" w:rsidTr="00D65FD7">
        <w:tc>
          <w:tcPr>
            <w:tcW w:w="839" w:type="dxa"/>
            <w:shd w:val="clear" w:color="auto" w:fill="1A7466"/>
          </w:tcPr>
          <w:p w14:paraId="6BBD085F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DF718BA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przepisy RODO wymagają, aby dany podmiot przetwarzający wyznaczył Inspektora ochrony danych? </w:t>
            </w:r>
          </w:p>
        </w:tc>
        <w:tc>
          <w:tcPr>
            <w:tcW w:w="1016" w:type="dxa"/>
          </w:tcPr>
          <w:p w14:paraId="1B7C66EC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0E852CED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37 RODO</w:t>
            </w:r>
          </w:p>
        </w:tc>
      </w:tr>
      <w:tr w:rsidR="00DE3BB3" w:rsidRPr="00DE3BB3" w14:paraId="7B1250C8" w14:textId="77777777" w:rsidTr="00D65FD7">
        <w:tc>
          <w:tcPr>
            <w:tcW w:w="839" w:type="dxa"/>
            <w:shd w:val="clear" w:color="auto" w:fill="1A7466"/>
          </w:tcPr>
          <w:p w14:paraId="30049E44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3C385CC3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Czy podmiot przetwarzający wyznaczył Inspektora ochrony danych?</w:t>
            </w:r>
          </w:p>
        </w:tc>
        <w:tc>
          <w:tcPr>
            <w:tcW w:w="1016" w:type="dxa"/>
          </w:tcPr>
          <w:p w14:paraId="594B784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3F5355E0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art. 37 RODO</w:t>
            </w:r>
          </w:p>
        </w:tc>
      </w:tr>
      <w:tr w:rsidR="00DE3BB3" w:rsidRPr="00DE3BB3" w14:paraId="4551296B" w14:textId="77777777" w:rsidTr="00D65FD7">
        <w:tc>
          <w:tcPr>
            <w:tcW w:w="839" w:type="dxa"/>
            <w:shd w:val="clear" w:color="auto" w:fill="1A7466"/>
          </w:tcPr>
          <w:p w14:paraId="08B203C4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30473A77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Czy podmiot przetwarzający wyznaczył Inspektora ochrony danych, mimo że nie wymagają tego przepisy prawa lub też inną osobę/zespół odpowiedzialny za nadzór nad ochroną danych osobowych w organizacji? </w:t>
            </w:r>
          </w:p>
        </w:tc>
        <w:tc>
          <w:tcPr>
            <w:tcW w:w="1016" w:type="dxa"/>
          </w:tcPr>
          <w:p w14:paraId="379AACEA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43E86400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36BDDD92" w14:textId="77777777" w:rsidTr="00D65FD7">
        <w:tc>
          <w:tcPr>
            <w:tcW w:w="839" w:type="dxa"/>
            <w:shd w:val="clear" w:color="auto" w:fill="1A7466"/>
          </w:tcPr>
          <w:p w14:paraId="55AECA68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2D97DE22" w14:textId="19117B4E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osoby po stronie podmiotu przetwarzającego dedykowane do obsługi </w:t>
            </w:r>
            <w:r w:rsidRPr="00DE3BB3">
              <w:rPr>
                <w:rFonts w:ascii="Arial" w:eastAsia="Times New Roman" w:hAnsi="Arial" w:cs="Arial"/>
                <w:iCs/>
                <w:kern w:val="2"/>
                <w:sz w:val="20"/>
                <w:szCs w:val="20"/>
                <w14:ligatures w14:val="standardContextual"/>
              </w:rPr>
              <w:t>spółki</w:t>
            </w:r>
            <w:r w:rsidRPr="00DE3BB3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14:ligatures w14:val="standardContextual"/>
              </w:rPr>
              <w:t xml:space="preserve"> </w:t>
            </w:r>
            <w:r w:rsidR="00C55758" w:rsidRPr="00C55758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PGE Energetyka Kolejowa Operator sp. z o.o. </w:t>
            </w: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zostały przeszkolone i zapoznane z przepisami o ochronie danych? Czy jest to udokumentowane?</w:t>
            </w:r>
          </w:p>
        </w:tc>
        <w:tc>
          <w:tcPr>
            <w:tcW w:w="1016" w:type="dxa"/>
          </w:tcPr>
          <w:p w14:paraId="36319CD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285A9975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3944A9A9" w14:textId="77777777" w:rsidTr="00D65FD7">
        <w:tc>
          <w:tcPr>
            <w:tcW w:w="839" w:type="dxa"/>
            <w:shd w:val="clear" w:color="auto" w:fill="1A7466"/>
          </w:tcPr>
          <w:p w14:paraId="2CE9E921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24A16E95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osoby zatrudnione w podmiocie przetwarzającym przy przetwarzaniu danych zostały przeszkolone w zakresie obsługi, w tym bezpiecznego korzystania z systemu informatycznego, jeżeli jest on stosowany do przetwarzania danych przez podmiot przetwarzający? </w:t>
            </w:r>
          </w:p>
        </w:tc>
        <w:tc>
          <w:tcPr>
            <w:tcW w:w="1016" w:type="dxa"/>
          </w:tcPr>
          <w:p w14:paraId="601C0A91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2ECE3E9C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3996ABD1" w14:textId="77777777" w:rsidTr="00D65FD7">
        <w:tc>
          <w:tcPr>
            <w:tcW w:w="839" w:type="dxa"/>
            <w:shd w:val="clear" w:color="auto" w:fill="1A7466"/>
          </w:tcPr>
          <w:p w14:paraId="1A2D7AB5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5DC94213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osoby zatrudnione w podmiocie przetwarzającym przy przetwarzaniu danych zostały przeszkolone w zakresie zasad bezpieczeństwa informacji? </w:t>
            </w:r>
          </w:p>
        </w:tc>
        <w:tc>
          <w:tcPr>
            <w:tcW w:w="1016" w:type="dxa"/>
          </w:tcPr>
          <w:p w14:paraId="0CF8C85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3F29971B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12CF5F9C" w14:textId="77777777" w:rsidTr="00D65FD7">
        <w:tc>
          <w:tcPr>
            <w:tcW w:w="9351" w:type="dxa"/>
            <w:gridSpan w:val="4"/>
            <w:shd w:val="clear" w:color="auto" w:fill="1A7466"/>
          </w:tcPr>
          <w:p w14:paraId="644A55ED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WIARYGODNOŚĆ</w:t>
            </w:r>
          </w:p>
        </w:tc>
      </w:tr>
      <w:tr w:rsidR="00DE3BB3" w:rsidRPr="00DE3BB3" w14:paraId="773A712C" w14:textId="77777777" w:rsidTr="00C55758">
        <w:trPr>
          <w:trHeight w:val="1106"/>
        </w:trPr>
        <w:tc>
          <w:tcPr>
            <w:tcW w:w="839" w:type="dxa"/>
            <w:shd w:val="clear" w:color="auto" w:fill="1A7466"/>
          </w:tcPr>
          <w:p w14:paraId="38939679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5B2D8EB1" w14:textId="6676DF32" w:rsidR="00DE3BB3" w:rsidRPr="00DE3BB3" w:rsidRDefault="00DE3BB3" w:rsidP="00995A69">
            <w:pPr>
              <w:spacing w:after="160" w:line="276" w:lineRule="auto"/>
              <w:jc w:val="both"/>
              <w:rPr>
                <w:rFonts w:ascii="Arial" w:eastAsia="Times New Roman" w:hAnsi="Arial" w:cs="Arial"/>
                <w:i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posiada referencje od innych podmiotów, które obsługuje/obsługiwał w zakresie Przetwarzania danych osobowych na ich zlecenie?</w:t>
            </w:r>
            <w:r w:rsidR="00995A69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DE3BB3">
              <w:rPr>
                <w:rFonts w:ascii="Arial" w:eastAsia="Times New Roman" w:hAnsi="Arial" w:cs="Arial"/>
                <w:i/>
                <w:kern w:val="2"/>
                <w:sz w:val="20"/>
                <w:szCs w:val="20"/>
                <w14:ligatures w14:val="standardContextual"/>
              </w:rPr>
              <w:t>[Jeśli tak, to prosimy o przedstawienie takich referencji].</w:t>
            </w:r>
          </w:p>
        </w:tc>
        <w:tc>
          <w:tcPr>
            <w:tcW w:w="1016" w:type="dxa"/>
          </w:tcPr>
          <w:p w14:paraId="7DC80D84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7EBB6C6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4C26A77E" w14:textId="77777777" w:rsidTr="00D65FD7">
        <w:tc>
          <w:tcPr>
            <w:tcW w:w="839" w:type="dxa"/>
            <w:shd w:val="clear" w:color="auto" w:fill="1A7466"/>
          </w:tcPr>
          <w:p w14:paraId="1814A963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6BB2ECF1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stwierdzono prawomocną decyzją GIODO/PUODO lub prawomocnym wyrokiem sądu naruszenie ochrony danych osobowych przez podmiot przetwarzający? </w:t>
            </w:r>
          </w:p>
        </w:tc>
        <w:tc>
          <w:tcPr>
            <w:tcW w:w="1016" w:type="dxa"/>
          </w:tcPr>
          <w:p w14:paraId="4A38B94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7D29EAE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56A6C4E0" w14:textId="77777777" w:rsidTr="00D65FD7">
        <w:tc>
          <w:tcPr>
            <w:tcW w:w="839" w:type="dxa"/>
            <w:shd w:val="clear" w:color="auto" w:fill="1A7466"/>
          </w:tcPr>
          <w:p w14:paraId="01F47082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198CD5A3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stosuje się do przyjętych przez organ nadzorczy kodeksów podstępowania?</w:t>
            </w:r>
          </w:p>
        </w:tc>
        <w:tc>
          <w:tcPr>
            <w:tcW w:w="1016" w:type="dxa"/>
          </w:tcPr>
          <w:p w14:paraId="4AECA0B7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72DE566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40 RODO</w:t>
            </w:r>
          </w:p>
        </w:tc>
      </w:tr>
      <w:tr w:rsidR="00DE3BB3" w:rsidRPr="00DE3BB3" w14:paraId="375A343F" w14:textId="77777777" w:rsidTr="00D65FD7">
        <w:tc>
          <w:tcPr>
            <w:tcW w:w="839" w:type="dxa"/>
            <w:shd w:val="clear" w:color="auto" w:fill="1A7466"/>
          </w:tcPr>
          <w:p w14:paraId="56DBBC96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6DE9FF5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objęty jest monitorowaniem przestrzegania kodeksu postępowania przez akredytowany podmiot monitorujący?</w:t>
            </w:r>
          </w:p>
        </w:tc>
        <w:tc>
          <w:tcPr>
            <w:tcW w:w="1016" w:type="dxa"/>
          </w:tcPr>
          <w:p w14:paraId="65AB4F3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780A1F28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41 RODO</w:t>
            </w:r>
          </w:p>
        </w:tc>
      </w:tr>
      <w:tr w:rsidR="00DE3BB3" w:rsidRPr="00DE3BB3" w14:paraId="6CB2AC42" w14:textId="77777777" w:rsidTr="00D65FD7">
        <w:tc>
          <w:tcPr>
            <w:tcW w:w="839" w:type="dxa"/>
            <w:shd w:val="clear" w:color="auto" w:fill="1A7466"/>
          </w:tcPr>
          <w:p w14:paraId="1A933253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1BFE6109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otrzymał certyfikat zgodności z RODO?</w:t>
            </w:r>
          </w:p>
        </w:tc>
        <w:tc>
          <w:tcPr>
            <w:tcW w:w="1016" w:type="dxa"/>
          </w:tcPr>
          <w:p w14:paraId="08DD69AB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312B7EF8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42 RODO</w:t>
            </w:r>
          </w:p>
        </w:tc>
      </w:tr>
      <w:tr w:rsidR="00DE3BB3" w:rsidRPr="00DE3BB3" w14:paraId="703B35F0" w14:textId="77777777" w:rsidTr="00D65FD7">
        <w:tc>
          <w:tcPr>
            <w:tcW w:w="839" w:type="dxa"/>
            <w:shd w:val="clear" w:color="auto" w:fill="1A7466"/>
          </w:tcPr>
          <w:p w14:paraId="1D875AB6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6CAFBFF9" w14:textId="3CFD2FB5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Aptos" w:hAnsi="Arial" w:cs="Arial"/>
                <w:b/>
                <w:bCs/>
                <w:i/>
                <w:color w:val="1A7466"/>
                <w:kern w:val="2"/>
                <w:sz w:val="20"/>
                <w:szCs w:val="24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Kryterium wewnętrzne do oceny przez </w:t>
            </w:r>
            <w:r w:rsidRPr="00DE3BB3">
              <w:rPr>
                <w:rFonts w:ascii="Arial" w:eastAsia="Times New Roman" w:hAnsi="Arial" w:cs="Arial"/>
                <w:iCs/>
                <w:kern w:val="2"/>
                <w:sz w:val="20"/>
                <w:szCs w:val="20"/>
                <w14:ligatures w14:val="standardContextual"/>
              </w:rPr>
              <w:t>spółkę</w:t>
            </w:r>
            <w:r w:rsidR="00995A69">
              <w:t xml:space="preserve"> </w:t>
            </w:r>
            <w:r w:rsidR="00995A69" w:rsidRPr="00995A69">
              <w:rPr>
                <w:rFonts w:ascii="Arial" w:eastAsia="Times New Roman" w:hAnsi="Arial" w:cs="Arial"/>
                <w:iCs/>
                <w:kern w:val="2"/>
                <w:sz w:val="20"/>
                <w:szCs w:val="20"/>
                <w14:ligatures w14:val="standardContextual"/>
              </w:rPr>
              <w:t>PGE Energetyka Kolejowa Operator sp. z o.o.</w:t>
            </w:r>
            <w:r w:rsidRPr="00DE3BB3">
              <w:rPr>
                <w:rFonts w:ascii="Arial" w:eastAsia="Aptos" w:hAnsi="Arial" w:cs="Arial"/>
                <w:iCs/>
                <w:kern w:val="2"/>
                <w:sz w:val="20"/>
                <w:szCs w:val="24"/>
                <w14:ligatures w14:val="standardContextual"/>
              </w:rPr>
              <w:t>:</w:t>
            </w:r>
          </w:p>
          <w:p w14:paraId="2D6494B7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rozważany podmiot jest znany na rynku jako podmiot wykonujący danego rodzaju usługi? Jeżeli tak, jaką ma renomę? Jakie są opinie o tym podmiocie, o współpracy z tym podmiotem, o stosowanych przez niego zabezpieczeniach czy przetwarzaniu danych?</w:t>
            </w:r>
          </w:p>
        </w:tc>
        <w:tc>
          <w:tcPr>
            <w:tcW w:w="1016" w:type="dxa"/>
          </w:tcPr>
          <w:p w14:paraId="06AA01A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430D4C7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121D3152" w14:textId="77777777" w:rsidTr="00D65FD7">
        <w:tc>
          <w:tcPr>
            <w:tcW w:w="839" w:type="dxa"/>
            <w:shd w:val="clear" w:color="auto" w:fill="1A7466"/>
          </w:tcPr>
          <w:p w14:paraId="2A9127AF" w14:textId="77777777" w:rsidR="00DE3BB3" w:rsidRPr="00DE3BB3" w:rsidRDefault="00DE3BB3" w:rsidP="00DE3BB3">
            <w:pPr>
              <w:numPr>
                <w:ilvl w:val="0"/>
                <w:numId w:val="38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808EDE5" w14:textId="19402C30" w:rsidR="005D647C" w:rsidRPr="005D647C" w:rsidRDefault="00DE3BB3" w:rsidP="005D647C">
            <w:pPr>
              <w:spacing w:after="160" w:line="276" w:lineRule="auto"/>
              <w:jc w:val="both"/>
              <w:rPr>
                <w:rFonts w:ascii="Arial" w:eastAsia="Times New Roman" w:hAnsi="Arial" w:cs="Arial"/>
                <w:i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Kryterium wewnętrzne do oceny przez </w:t>
            </w:r>
            <w:r w:rsidRPr="00DE3BB3">
              <w:rPr>
                <w:rFonts w:ascii="Arial" w:eastAsia="Times New Roman" w:hAnsi="Arial" w:cs="Arial"/>
                <w:iCs/>
                <w:color w:val="000000"/>
                <w:kern w:val="2"/>
                <w:sz w:val="20"/>
                <w:szCs w:val="20"/>
                <w14:ligatures w14:val="standardContextual"/>
              </w:rPr>
              <w:t>spółkę</w:t>
            </w:r>
            <w:r w:rsidRPr="00DE3BB3">
              <w:rPr>
                <w:rFonts w:ascii="Arial" w:eastAsia="Times New Roman" w:hAnsi="Arial" w:cs="Arial"/>
                <w:b/>
                <w:bCs/>
                <w:i/>
                <w:color w:val="1A7466"/>
                <w:kern w:val="2"/>
                <w:sz w:val="20"/>
                <w:szCs w:val="20"/>
                <w14:ligatures w14:val="standardContextual"/>
              </w:rPr>
              <w:t xml:space="preserve"> </w:t>
            </w:r>
            <w:sdt>
              <w:sdtPr>
                <w:rPr>
                  <w:rFonts w:ascii="Arial" w:eastAsia="Times New Roman" w:hAnsi="Arial" w:cs="Arial"/>
                  <w:iCs/>
                  <w:kern w:val="2"/>
                  <w:sz w:val="20"/>
                  <w:szCs w:val="20"/>
                  <w14:ligatures w14:val="standardContextual"/>
                </w:rPr>
                <w:alias w:val="AUTOMAT - NIE uzupełniaj"/>
                <w:tag w:val=""/>
                <w:id w:val="1766197595"/>
                <w:placeholder>
                  <w:docPart w:val="A4D3997C25BC4F5EB87B94AF0DF31585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5D647C" w:rsidRPr="005D647C">
                  <w:rPr>
                    <w:rFonts w:ascii="Arial" w:eastAsia="Times New Roman" w:hAnsi="Arial" w:cs="Arial"/>
                    <w:iCs/>
                    <w:kern w:val="2"/>
                    <w:sz w:val="20"/>
                    <w:szCs w:val="20"/>
                    <w14:ligatures w14:val="standardContextual"/>
                  </w:rPr>
                  <w:t>PGE Energetyka Kolejowa Operator sp. z o.o.</w:t>
                </w:r>
              </w:sdtContent>
            </w:sdt>
          </w:p>
          <w:p w14:paraId="6FC169C5" w14:textId="564FA20F" w:rsidR="00DE3BB3" w:rsidRPr="00DE3BB3" w:rsidRDefault="00DE3BB3" w:rsidP="005D647C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jakakolwiek spółka GK PGE w przeszłości współpracowała z rozważanym podmiotem? Jeżeli tak, jakie są doświadczenia współpracy z tym podmiotem i opinie o nim?</w:t>
            </w:r>
          </w:p>
        </w:tc>
        <w:tc>
          <w:tcPr>
            <w:tcW w:w="1016" w:type="dxa"/>
          </w:tcPr>
          <w:p w14:paraId="6A03985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26F7F921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7EE557F5" w14:textId="77777777" w:rsidTr="00D65FD7">
        <w:tc>
          <w:tcPr>
            <w:tcW w:w="9351" w:type="dxa"/>
            <w:gridSpan w:val="4"/>
            <w:shd w:val="clear" w:color="auto" w:fill="1A7466"/>
          </w:tcPr>
          <w:p w14:paraId="04F9D176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b/>
                <w:kern w:val="2"/>
                <w:sz w:val="20"/>
                <w:szCs w:val="20"/>
                <w14:ligatures w14:val="standardContextual"/>
              </w:rPr>
              <w:t>ZASOBY</w:t>
            </w:r>
          </w:p>
        </w:tc>
      </w:tr>
      <w:tr w:rsidR="00DE3BB3" w:rsidRPr="00DE3BB3" w14:paraId="0A5D50D8" w14:textId="77777777" w:rsidTr="00D65FD7">
        <w:tc>
          <w:tcPr>
            <w:tcW w:w="839" w:type="dxa"/>
            <w:shd w:val="clear" w:color="auto" w:fill="1A7466"/>
          </w:tcPr>
          <w:p w14:paraId="3F6C45C5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77776F81" w14:textId="6FB02A32" w:rsidR="00DE3BB3" w:rsidRPr="00DE3BB3" w:rsidRDefault="00DE3BB3" w:rsidP="000C589A">
            <w:pPr>
              <w:spacing w:after="160" w:line="276" w:lineRule="auto"/>
              <w:jc w:val="both"/>
              <w:rPr>
                <w:rFonts w:ascii="Arial" w:eastAsia="Times New Roman" w:hAnsi="Arial" w:cs="Arial"/>
                <w:i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 xml:space="preserve">Czy podmiot przetwarzający opracował i wdrożył politykę ochrony danych osobowych lub podobną procedurę? </w:t>
            </w:r>
            <w:r w:rsidRPr="00DE3BB3">
              <w:rPr>
                <w:rFonts w:ascii="Arial" w:eastAsia="Times New Roman" w:hAnsi="Arial" w:cs="Arial"/>
                <w:i/>
                <w:color w:val="000000"/>
                <w:kern w:val="2"/>
                <w:sz w:val="20"/>
                <w:szCs w:val="20"/>
                <w14:ligatures w14:val="standardContextual"/>
              </w:rPr>
              <w:t>[Jeśli tak, prosimy o jej przedstawienie].</w:t>
            </w:r>
          </w:p>
        </w:tc>
        <w:tc>
          <w:tcPr>
            <w:tcW w:w="1016" w:type="dxa"/>
          </w:tcPr>
          <w:p w14:paraId="3BFDA6D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0CF767F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art. 24 RODO</w:t>
            </w:r>
          </w:p>
        </w:tc>
      </w:tr>
      <w:tr w:rsidR="00DE3BB3" w:rsidRPr="00DE3BB3" w14:paraId="18362730" w14:textId="77777777" w:rsidTr="00D65FD7">
        <w:tc>
          <w:tcPr>
            <w:tcW w:w="839" w:type="dxa"/>
            <w:shd w:val="clear" w:color="auto" w:fill="1A7466"/>
          </w:tcPr>
          <w:p w14:paraId="38F33294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64E835E0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przetwarzających wdrożył instrukcję postępowania w sytuacji naruszenia ochrony danych osobowych?</w:t>
            </w:r>
          </w:p>
        </w:tc>
        <w:tc>
          <w:tcPr>
            <w:tcW w:w="1016" w:type="dxa"/>
          </w:tcPr>
          <w:p w14:paraId="3B67B19C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14158258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33 i 34 RODO</w:t>
            </w:r>
          </w:p>
        </w:tc>
      </w:tr>
      <w:tr w:rsidR="00DE3BB3" w:rsidRPr="00DE3BB3" w14:paraId="2CC83325" w14:textId="77777777" w:rsidTr="00D65FD7">
        <w:tc>
          <w:tcPr>
            <w:tcW w:w="839" w:type="dxa"/>
            <w:shd w:val="clear" w:color="auto" w:fill="1A7466"/>
          </w:tcPr>
          <w:p w14:paraId="708A1F45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7DDE9B2A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prowadzi ewidencję naruszeń przepisów o ochronie danych osobowych, w tym naruszeń bezpieczeństwa danych?</w:t>
            </w:r>
          </w:p>
        </w:tc>
        <w:tc>
          <w:tcPr>
            <w:tcW w:w="1016" w:type="dxa"/>
          </w:tcPr>
          <w:p w14:paraId="5FF3994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1F4B74A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33 RODO</w:t>
            </w:r>
          </w:p>
        </w:tc>
      </w:tr>
      <w:tr w:rsidR="00DE3BB3" w:rsidRPr="00DE3BB3" w14:paraId="50B03478" w14:textId="77777777" w:rsidTr="00D65FD7">
        <w:tc>
          <w:tcPr>
            <w:tcW w:w="839" w:type="dxa"/>
            <w:shd w:val="clear" w:color="auto" w:fill="1A7466"/>
          </w:tcPr>
          <w:p w14:paraId="175ED68E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2C59BD56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Czy podmiot przetwarzający prowadzi Rejestry Czynności przetwarzania danych osobowych (jako Administrator Danych Osobowych oraz jako procesor)?</w:t>
            </w:r>
          </w:p>
        </w:tc>
        <w:tc>
          <w:tcPr>
            <w:tcW w:w="1016" w:type="dxa"/>
          </w:tcPr>
          <w:p w14:paraId="09C1451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56853E34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color w:val="000000"/>
                <w:kern w:val="2"/>
                <w:sz w:val="20"/>
                <w:szCs w:val="20"/>
                <w14:ligatures w14:val="standardContextual"/>
              </w:rPr>
              <w:t>art. 30 RODO</w:t>
            </w:r>
          </w:p>
        </w:tc>
      </w:tr>
      <w:tr w:rsidR="00DE3BB3" w:rsidRPr="00DE3BB3" w14:paraId="39DCD1F7" w14:textId="77777777" w:rsidTr="00D65FD7">
        <w:trPr>
          <w:trHeight w:val="65"/>
        </w:trPr>
        <w:tc>
          <w:tcPr>
            <w:tcW w:w="839" w:type="dxa"/>
            <w:vMerge w:val="restart"/>
            <w:shd w:val="clear" w:color="auto" w:fill="1A7466"/>
          </w:tcPr>
          <w:p w14:paraId="12D9C8CC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7F8EE7C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wdrożył zasady zarządzania bezpieczeństwem informacji, w tym:</w:t>
            </w:r>
          </w:p>
        </w:tc>
        <w:tc>
          <w:tcPr>
            <w:tcW w:w="1016" w:type="dxa"/>
          </w:tcPr>
          <w:p w14:paraId="33E1E39D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7BE5CC55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218F8556" w14:textId="77777777" w:rsidTr="00D65FD7">
        <w:trPr>
          <w:trHeight w:val="65"/>
        </w:trPr>
        <w:tc>
          <w:tcPr>
            <w:tcW w:w="839" w:type="dxa"/>
            <w:vMerge/>
            <w:shd w:val="clear" w:color="auto" w:fill="1A7466"/>
          </w:tcPr>
          <w:p w14:paraId="676FB896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40933C0" w14:textId="77777777" w:rsidR="00DE3BB3" w:rsidRPr="00DE3BB3" w:rsidRDefault="00DE3BB3" w:rsidP="00A33FB8">
            <w:pPr>
              <w:numPr>
                <w:ilvl w:val="0"/>
                <w:numId w:val="40"/>
              </w:numPr>
              <w:spacing w:before="60" w:after="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system zarządzania bezpieczeństwem informacji na podstawie normy ISO 27001? Czy posiada certyfikat?</w:t>
            </w:r>
          </w:p>
        </w:tc>
        <w:tc>
          <w:tcPr>
            <w:tcW w:w="1016" w:type="dxa"/>
          </w:tcPr>
          <w:p w14:paraId="30131DC0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68690FC9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15B13BDF" w14:textId="77777777" w:rsidTr="00D65FD7">
        <w:trPr>
          <w:trHeight w:val="65"/>
        </w:trPr>
        <w:tc>
          <w:tcPr>
            <w:tcW w:w="839" w:type="dxa"/>
            <w:vMerge/>
            <w:shd w:val="clear" w:color="auto" w:fill="1A7466"/>
          </w:tcPr>
          <w:p w14:paraId="19FAFCA0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CBA4B6F" w14:textId="77777777" w:rsidR="00DE3BB3" w:rsidRPr="00DE3BB3" w:rsidRDefault="00DE3BB3" w:rsidP="00A33FB8">
            <w:pPr>
              <w:numPr>
                <w:ilvl w:val="0"/>
                <w:numId w:val="40"/>
              </w:numPr>
              <w:spacing w:before="60" w:after="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zasady zarządzania bezpieczeństwem informacji z elementami wykorzystania normy ISO 27002?</w:t>
            </w:r>
          </w:p>
        </w:tc>
        <w:tc>
          <w:tcPr>
            <w:tcW w:w="1016" w:type="dxa"/>
          </w:tcPr>
          <w:p w14:paraId="21ECBBD7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11EEEAC5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22AA9229" w14:textId="77777777" w:rsidTr="00D65FD7">
        <w:trPr>
          <w:trHeight w:val="65"/>
        </w:trPr>
        <w:tc>
          <w:tcPr>
            <w:tcW w:w="839" w:type="dxa"/>
            <w:vMerge/>
            <w:shd w:val="clear" w:color="auto" w:fill="1A7466"/>
          </w:tcPr>
          <w:p w14:paraId="4B52853F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37CE944F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wdrożył inne zasady ochrony informacji – np. Polityka bezpieczeństwa informacji, itp.?</w:t>
            </w:r>
          </w:p>
        </w:tc>
        <w:tc>
          <w:tcPr>
            <w:tcW w:w="1016" w:type="dxa"/>
          </w:tcPr>
          <w:p w14:paraId="0B1C6D0D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5C9030BC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181CC66B" w14:textId="77777777" w:rsidTr="00D65FD7">
        <w:tc>
          <w:tcPr>
            <w:tcW w:w="839" w:type="dxa"/>
            <w:shd w:val="clear" w:color="auto" w:fill="1A7466"/>
          </w:tcPr>
          <w:p w14:paraId="04B5FE06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54DED876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dobiera zabezpieczenia zapewniające bezpieczeństwo przetwarzanych danych osobowych w odniesieniu do oceny skutków ich przetwarzania dla praw i wolności osób, których dane dotyczą? (na podstawie szacowania ryzyka pod kątem ochrony prywatności - Privacy Impact Assessment)?</w:t>
            </w:r>
          </w:p>
        </w:tc>
        <w:tc>
          <w:tcPr>
            <w:tcW w:w="1016" w:type="dxa"/>
          </w:tcPr>
          <w:p w14:paraId="04230E1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4FE17A47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Odniesienie do art. 24, 25, 32, 35 RODO</w:t>
            </w:r>
          </w:p>
        </w:tc>
      </w:tr>
      <w:tr w:rsidR="00DE3BB3" w:rsidRPr="00DE3BB3" w14:paraId="517D007D" w14:textId="77777777" w:rsidTr="00D65FD7">
        <w:tc>
          <w:tcPr>
            <w:tcW w:w="839" w:type="dxa"/>
            <w:shd w:val="clear" w:color="auto" w:fill="1A7466"/>
          </w:tcPr>
          <w:p w14:paraId="22F4BB6F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21C74C85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szacowanie ryzyka zostało udokumentowane, np. czy został stworzony plan postępowania z ryzykiem?</w:t>
            </w:r>
          </w:p>
        </w:tc>
        <w:tc>
          <w:tcPr>
            <w:tcW w:w="1016" w:type="dxa"/>
          </w:tcPr>
          <w:p w14:paraId="75CF50D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2D5C859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5A0F7687" w14:textId="77777777" w:rsidTr="00D65FD7">
        <w:tc>
          <w:tcPr>
            <w:tcW w:w="839" w:type="dxa"/>
            <w:shd w:val="clear" w:color="auto" w:fill="1A7466"/>
          </w:tcPr>
          <w:p w14:paraId="43889C11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6AD81E27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okresowo przeprowadza kolejne działania związane z szacowaniem ryzyka pod kątem ochrony prywatności? Czy w przypadku zmiany poziomu ryzyka dobiera nowe środki techniczne i organizacyjne zabezpieczające dane, stosownie do wyników analizy?</w:t>
            </w:r>
          </w:p>
        </w:tc>
        <w:tc>
          <w:tcPr>
            <w:tcW w:w="1016" w:type="dxa"/>
          </w:tcPr>
          <w:p w14:paraId="0009A02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0C52A84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707D2322" w14:textId="77777777" w:rsidTr="00D65FD7">
        <w:trPr>
          <w:trHeight w:val="99"/>
        </w:trPr>
        <w:tc>
          <w:tcPr>
            <w:tcW w:w="839" w:type="dxa"/>
            <w:vMerge w:val="restart"/>
            <w:shd w:val="clear" w:color="auto" w:fill="1A7466"/>
          </w:tcPr>
          <w:p w14:paraId="1E42F766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0A19C9F7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wdrożył odpowiednie środki techniczne i organizacyjne, aby zapewnić stopień bezpieczeństwa odpowiadający ryzyku związanemu z ich przetwarzaniem, w tym:</w:t>
            </w:r>
          </w:p>
        </w:tc>
        <w:tc>
          <w:tcPr>
            <w:tcW w:w="1016" w:type="dxa"/>
          </w:tcPr>
          <w:p w14:paraId="1A65CE44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  <w:vMerge w:val="restart"/>
          </w:tcPr>
          <w:p w14:paraId="4EA6CFC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:lang w:val="en-US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:lang w:val="en-US"/>
                <w14:ligatures w14:val="standardContextual"/>
              </w:rPr>
              <w:t>art. 32 ust. 1 lit. a-c RODO</w:t>
            </w:r>
          </w:p>
        </w:tc>
      </w:tr>
      <w:tr w:rsidR="00DE3BB3" w:rsidRPr="00DE3BB3" w14:paraId="2DEB136D" w14:textId="77777777" w:rsidTr="00D65FD7">
        <w:trPr>
          <w:trHeight w:val="97"/>
        </w:trPr>
        <w:tc>
          <w:tcPr>
            <w:tcW w:w="839" w:type="dxa"/>
            <w:vMerge/>
            <w:shd w:val="clear" w:color="auto" w:fill="1A7466"/>
          </w:tcPr>
          <w:p w14:paraId="0BB9D181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5937" w:type="dxa"/>
          </w:tcPr>
          <w:p w14:paraId="72A708F8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a) pseudonimizację i szyfrowanie danych,</w:t>
            </w:r>
          </w:p>
        </w:tc>
        <w:tc>
          <w:tcPr>
            <w:tcW w:w="1016" w:type="dxa"/>
          </w:tcPr>
          <w:p w14:paraId="0D0FFA6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3905C889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2B5EA72C" w14:textId="77777777" w:rsidTr="00D65FD7">
        <w:trPr>
          <w:trHeight w:val="97"/>
        </w:trPr>
        <w:tc>
          <w:tcPr>
            <w:tcW w:w="839" w:type="dxa"/>
            <w:vMerge/>
            <w:shd w:val="clear" w:color="auto" w:fill="1A7466"/>
          </w:tcPr>
          <w:p w14:paraId="2E550667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0EE3740A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b) zdolność do ciągłego zapewnienia poufności, integralności, dostępności i odporności systemów i usług przetwarzania,</w:t>
            </w:r>
          </w:p>
        </w:tc>
        <w:tc>
          <w:tcPr>
            <w:tcW w:w="1016" w:type="dxa"/>
          </w:tcPr>
          <w:p w14:paraId="46E7563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33E32066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140FDBA1" w14:textId="77777777" w:rsidTr="00D65FD7">
        <w:trPr>
          <w:trHeight w:val="97"/>
        </w:trPr>
        <w:tc>
          <w:tcPr>
            <w:tcW w:w="839" w:type="dxa"/>
            <w:vMerge/>
            <w:shd w:val="clear" w:color="auto" w:fill="1A7466"/>
          </w:tcPr>
          <w:p w14:paraId="69400CB6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59349821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c) zdolność do szybkiego przywrócenia dostępności danych osobowych i dostępu do nich w razie incydentu fizycznego lub technicznego.</w:t>
            </w:r>
          </w:p>
        </w:tc>
        <w:tc>
          <w:tcPr>
            <w:tcW w:w="1016" w:type="dxa"/>
          </w:tcPr>
          <w:p w14:paraId="51BD070C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  <w:vMerge/>
          </w:tcPr>
          <w:p w14:paraId="5BC44820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5C41F57D" w14:textId="77777777" w:rsidTr="00D65FD7">
        <w:tc>
          <w:tcPr>
            <w:tcW w:w="839" w:type="dxa"/>
            <w:shd w:val="clear" w:color="auto" w:fill="1A7466"/>
          </w:tcPr>
          <w:p w14:paraId="3F696776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9B2E7A4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prowadzi regularnie audyty dotyczące zasad bezpieczeństwa informacji, w tym danych osobowych, w celu weryfikacji spełniania wymogów polityki ochrony danych osobowych lub innej wewnętrznej procedury, w tym ocena skuteczności środków technicznych i organizacyjnych mających zapewnić bezpieczeństwo przetwarzania?</w:t>
            </w:r>
          </w:p>
        </w:tc>
        <w:tc>
          <w:tcPr>
            <w:tcW w:w="1016" w:type="dxa"/>
          </w:tcPr>
          <w:p w14:paraId="6F6D6D3F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5404EE97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:lang w:val="en-US"/>
                <w14:ligatures w14:val="standardContextual"/>
              </w:rPr>
              <w:t>art. 32 ust. 1 lit. d RODO</w:t>
            </w:r>
          </w:p>
        </w:tc>
      </w:tr>
      <w:tr w:rsidR="00DE3BB3" w:rsidRPr="00DE3BB3" w14:paraId="17B73BCF" w14:textId="77777777" w:rsidTr="00D65FD7">
        <w:tc>
          <w:tcPr>
            <w:tcW w:w="839" w:type="dxa"/>
            <w:shd w:val="clear" w:color="auto" w:fill="1A7466"/>
          </w:tcPr>
          <w:p w14:paraId="6973A60F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14B66BA3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wnioski z audytów zostały udokumentowane, np. w raporcie poaudytowym?</w:t>
            </w:r>
          </w:p>
        </w:tc>
        <w:tc>
          <w:tcPr>
            <w:tcW w:w="1016" w:type="dxa"/>
          </w:tcPr>
          <w:p w14:paraId="354C0C0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417745A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DE3BB3" w:rsidRPr="00DE3BB3" w14:paraId="3FAE3A3D" w14:textId="77777777" w:rsidTr="00D65FD7">
        <w:tc>
          <w:tcPr>
            <w:tcW w:w="839" w:type="dxa"/>
            <w:shd w:val="clear" w:color="auto" w:fill="1A7466"/>
          </w:tcPr>
          <w:p w14:paraId="6B7E3383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638B1516" w14:textId="38CAFACB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podmiot przetwarzający jest przygotowany do poddania się audytowi przeprowadzonemu przez spółkę </w:t>
            </w:r>
            <w:r w:rsidR="00BD0ECC" w:rsidRPr="00BD0ECC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PGE Energetyka Kolejowa Operator sp. z o.o. </w:t>
            </w: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lub audytora upoważnionego przez spółkę</w:t>
            </w:r>
            <w:r w:rsidR="00BD0ECC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BD0ECC" w:rsidRPr="00BD0ECC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PGE Energetyka Kolejowa Operator sp. z o.o.</w:t>
            </w: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?</w:t>
            </w:r>
          </w:p>
        </w:tc>
        <w:tc>
          <w:tcPr>
            <w:tcW w:w="1016" w:type="dxa"/>
          </w:tcPr>
          <w:p w14:paraId="69B4C76E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5753AA04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28 ust. 3 lit. h RODO</w:t>
            </w:r>
          </w:p>
        </w:tc>
      </w:tr>
      <w:tr w:rsidR="00DE3BB3" w:rsidRPr="00DE3BB3" w14:paraId="2F1D9F57" w14:textId="77777777" w:rsidTr="00D65FD7">
        <w:tc>
          <w:tcPr>
            <w:tcW w:w="839" w:type="dxa"/>
            <w:shd w:val="clear" w:color="auto" w:fill="1A7466"/>
          </w:tcPr>
          <w:p w14:paraId="19FD0763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1B11108C" w14:textId="4D7FF393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osoby delegowane do obsługi spółki </w:t>
            </w:r>
            <w:r w:rsidR="00BD0ECC" w:rsidRPr="00BD0ECC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PGE Energetyka Kolejowa Operator sp. z o.o. </w:t>
            </w: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posiadają nadane upoważnienia do przetwarzania danych? Czy zostało to udokumentowane? </w:t>
            </w:r>
          </w:p>
        </w:tc>
        <w:tc>
          <w:tcPr>
            <w:tcW w:w="1016" w:type="dxa"/>
          </w:tcPr>
          <w:p w14:paraId="78B48B7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41568448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29 oraz art. 32 ust. 4 RODO</w:t>
            </w:r>
          </w:p>
        </w:tc>
      </w:tr>
      <w:tr w:rsidR="00DE3BB3" w:rsidRPr="00DE3BB3" w14:paraId="7CD88CE8" w14:textId="77777777" w:rsidTr="00D65FD7">
        <w:tc>
          <w:tcPr>
            <w:tcW w:w="839" w:type="dxa"/>
            <w:shd w:val="clear" w:color="auto" w:fill="1A7466"/>
          </w:tcPr>
          <w:p w14:paraId="1E7696A3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467DB060" w14:textId="0519D042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Czy osoby upoważnione do przetwarzania danych w ramach obsługi </w:t>
            </w:r>
            <w:r w:rsidRPr="00DE3BB3">
              <w:rPr>
                <w:rFonts w:ascii="Arial" w:eastAsia="Times New Roman" w:hAnsi="Arial" w:cs="Arial"/>
                <w:iCs/>
                <w:kern w:val="2"/>
                <w:sz w:val="20"/>
                <w:szCs w:val="20"/>
                <w14:ligatures w14:val="standardContextual"/>
              </w:rPr>
              <w:t>spółki</w:t>
            </w:r>
            <w:r w:rsidRPr="00DE3BB3">
              <w:rPr>
                <w:rFonts w:ascii="Arial" w:eastAsia="Times New Roman" w:hAnsi="Arial" w:cs="Arial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BD0ECC" w:rsidRPr="00BD0ECC">
              <w:rPr>
                <w:rFonts w:ascii="Arial" w:eastAsia="Times New Roman" w:hAnsi="Arial" w:cs="Arial"/>
                <w:iCs/>
                <w:kern w:val="2"/>
                <w:sz w:val="20"/>
                <w:szCs w:val="20"/>
                <w14:ligatures w14:val="standardContextual"/>
              </w:rPr>
              <w:t>PGE Energetyka Kolejowa Operator sp. z o.o.</w:t>
            </w:r>
            <w:r w:rsidR="00BD0ECC" w:rsidRPr="00BD0ECC">
              <w:rPr>
                <w:rFonts w:ascii="Arial" w:eastAsia="Times New Roman" w:hAnsi="Arial" w:cs="Arial"/>
                <w:i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zostały zobowiązane do zachowania ich w tajemnicy? Czy zostało to udokumentowane?</w:t>
            </w:r>
          </w:p>
        </w:tc>
        <w:tc>
          <w:tcPr>
            <w:tcW w:w="1016" w:type="dxa"/>
          </w:tcPr>
          <w:p w14:paraId="5EE41F73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7097710A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Art. 28 ust. 3 lit. b RODO</w:t>
            </w:r>
          </w:p>
        </w:tc>
      </w:tr>
      <w:tr w:rsidR="00DE3BB3" w:rsidRPr="00DE3BB3" w14:paraId="546FD1F9" w14:textId="77777777" w:rsidTr="00D65FD7">
        <w:tc>
          <w:tcPr>
            <w:tcW w:w="839" w:type="dxa"/>
            <w:shd w:val="clear" w:color="auto" w:fill="1A7466"/>
          </w:tcPr>
          <w:p w14:paraId="1AA29F4A" w14:textId="77777777" w:rsidR="00DE3BB3" w:rsidRPr="00DE3BB3" w:rsidRDefault="00DE3BB3" w:rsidP="00DE3BB3">
            <w:pPr>
              <w:numPr>
                <w:ilvl w:val="0"/>
                <w:numId w:val="39"/>
              </w:numPr>
              <w:spacing w:before="60" w:after="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937" w:type="dxa"/>
          </w:tcPr>
          <w:p w14:paraId="6BC588DC" w14:textId="77777777" w:rsidR="00DE3BB3" w:rsidRPr="00DE3BB3" w:rsidRDefault="00DE3BB3" w:rsidP="00A33FB8">
            <w:pPr>
              <w:spacing w:after="160" w:line="276" w:lineRule="auto"/>
              <w:jc w:val="both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>Czy podmiot przetwarzający wprowadził procedurę upoważniania osób uczestniczących w Przetwarzaniu danych osobowych do ich przetwarzania?</w:t>
            </w:r>
          </w:p>
        </w:tc>
        <w:tc>
          <w:tcPr>
            <w:tcW w:w="1016" w:type="dxa"/>
          </w:tcPr>
          <w:p w14:paraId="14205BDB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559" w:type="dxa"/>
          </w:tcPr>
          <w:p w14:paraId="3870A4D2" w14:textId="77777777" w:rsidR="00DE3BB3" w:rsidRPr="00DE3BB3" w:rsidRDefault="00DE3BB3" w:rsidP="00DE3BB3">
            <w:pPr>
              <w:spacing w:after="160" w:line="276" w:lineRule="auto"/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</w:pPr>
            <w:r w:rsidRPr="00DE3BB3">
              <w:rPr>
                <w:rFonts w:ascii="Arial" w:eastAsia="Times New Roman" w:hAnsi="Arial" w:cs="Arial"/>
                <w:kern w:val="2"/>
                <w:sz w:val="20"/>
                <w:szCs w:val="20"/>
                <w14:ligatures w14:val="standardContextual"/>
              </w:rPr>
              <w:t xml:space="preserve">art. 29 oraz art. 32 ust. 4 RODO </w:t>
            </w:r>
          </w:p>
        </w:tc>
      </w:tr>
    </w:tbl>
    <w:p w14:paraId="60D71472" w14:textId="77777777" w:rsidR="00DE3BB3" w:rsidRPr="00DE3BB3" w:rsidRDefault="00DE3BB3" w:rsidP="00DE3BB3">
      <w:pPr>
        <w:spacing w:after="0" w:line="288" w:lineRule="auto"/>
        <w:jc w:val="both"/>
        <w:rPr>
          <w:rFonts w:ascii="Calibri Light" w:eastAsia="Times New Roman" w:hAnsi="Calibri Light" w:cs="Times New Roman"/>
          <w:b/>
          <w:sz w:val="22"/>
        </w:rPr>
      </w:pPr>
    </w:p>
    <w:p w14:paraId="36385532" w14:textId="77777777" w:rsidR="00DE3BB3" w:rsidRPr="00DE3BB3" w:rsidRDefault="00DE3BB3" w:rsidP="00DE3BB3">
      <w:pPr>
        <w:tabs>
          <w:tab w:val="left" w:pos="567"/>
          <w:tab w:val="left" w:pos="993"/>
        </w:tabs>
        <w:spacing w:before="120" w:after="120" w:line="274" w:lineRule="exact"/>
        <w:ind w:left="993"/>
        <w:jc w:val="both"/>
        <w:rPr>
          <w:rFonts w:ascii="Calibri Light" w:eastAsia="Times New Roman" w:hAnsi="Calibri Light" w:cs="Arial"/>
          <w:sz w:val="22"/>
        </w:rPr>
      </w:pPr>
    </w:p>
    <w:p w14:paraId="2A293BB4" w14:textId="77777777" w:rsidR="00DE3BB3" w:rsidRPr="00DE3BB3" w:rsidRDefault="00DE3BB3" w:rsidP="00DE3BB3">
      <w:pPr>
        <w:spacing w:after="0" w:line="288" w:lineRule="auto"/>
        <w:ind w:left="4248"/>
        <w:jc w:val="both"/>
        <w:rPr>
          <w:rFonts w:ascii="Times New Roman" w:eastAsia="Times New Roman" w:hAnsi="Times New Roman" w:cs="Times New Roman"/>
          <w:sz w:val="22"/>
          <w:szCs w:val="20"/>
          <w:u w:val="single"/>
        </w:rPr>
      </w:pPr>
      <w:r w:rsidRPr="00DE3BB3">
        <w:rPr>
          <w:rFonts w:ascii="Times New Roman" w:eastAsia="Times New Roman" w:hAnsi="Times New Roman" w:cs="Times New Roman"/>
          <w:sz w:val="22"/>
          <w:szCs w:val="20"/>
        </w:rPr>
        <w:t>________________________________________</w:t>
      </w:r>
    </w:p>
    <w:p w14:paraId="0AE42862" w14:textId="77777777" w:rsidR="00DE3BB3" w:rsidRPr="00DE3BB3" w:rsidRDefault="00DE3BB3" w:rsidP="00DE3BB3">
      <w:pPr>
        <w:spacing w:after="0" w:line="288" w:lineRule="auto"/>
        <w:ind w:left="425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DE3BB3">
        <w:rPr>
          <w:rFonts w:ascii="Times New Roman" w:eastAsia="Times New Roman" w:hAnsi="Times New Roman" w:cs="Times New Roman"/>
          <w:sz w:val="16"/>
          <w:szCs w:val="16"/>
        </w:rPr>
        <w:t>Podpis Administratora danych</w:t>
      </w:r>
      <w:r w:rsidRPr="00DE3BB3" w:rsidDel="00672C8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DE3BB3">
        <w:rPr>
          <w:rFonts w:ascii="Times New Roman" w:eastAsia="Times New Roman" w:hAnsi="Times New Roman" w:cs="Times New Roman"/>
          <w:sz w:val="16"/>
          <w:szCs w:val="16"/>
        </w:rPr>
        <w:t xml:space="preserve"> podmiotu przetwarzającego lub uprawnionej osoby</w:t>
      </w:r>
    </w:p>
    <w:p w14:paraId="6DEDEFB8" w14:textId="77777777" w:rsidR="00DE3BB3" w:rsidRPr="00DE3BB3" w:rsidRDefault="00DE3BB3" w:rsidP="00DE3BB3">
      <w:pPr>
        <w:spacing w:after="160" w:line="278" w:lineRule="auto"/>
        <w:rPr>
          <w:rFonts w:ascii="Aptos" w:eastAsia="Aptos" w:hAnsi="Aptos" w:cs="Times New Roman"/>
          <w:kern w:val="2"/>
          <w:sz w:val="24"/>
          <w:szCs w:val="24"/>
          <w14:ligatures w14:val="standardContextual"/>
        </w:rPr>
      </w:pPr>
    </w:p>
    <w:sectPr w:rsidR="00DE3BB3" w:rsidRPr="00DE3BB3" w:rsidSect="00C00E3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0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F894B" w14:textId="77777777" w:rsidR="00F46E91" w:rsidRDefault="00F46E91" w:rsidP="00582CE9">
      <w:pPr>
        <w:spacing w:after="0"/>
      </w:pPr>
      <w:r>
        <w:separator/>
      </w:r>
    </w:p>
  </w:endnote>
  <w:endnote w:type="continuationSeparator" w:id="0">
    <w:p w14:paraId="241028B4" w14:textId="77777777" w:rsidR="00F46E91" w:rsidRDefault="00F46E91" w:rsidP="00582CE9">
      <w:pPr>
        <w:spacing w:after="0"/>
      </w:pPr>
      <w:r>
        <w:continuationSeparator/>
      </w:r>
    </w:p>
  </w:endnote>
  <w:endnote w:type="continuationNotice" w:id="1">
    <w:p w14:paraId="76C3875D" w14:textId="77777777" w:rsidR="00F46E91" w:rsidRDefault="00F46E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1810" w14:textId="77777777" w:rsidR="00F46E91" w:rsidRDefault="00F46E91" w:rsidP="00582CE9">
      <w:pPr>
        <w:spacing w:after="0"/>
      </w:pPr>
      <w:r>
        <w:separator/>
      </w:r>
    </w:p>
  </w:footnote>
  <w:footnote w:type="continuationSeparator" w:id="0">
    <w:p w14:paraId="64D8E668" w14:textId="77777777" w:rsidR="00F46E91" w:rsidRDefault="00F46E91" w:rsidP="00582CE9">
      <w:pPr>
        <w:spacing w:after="0"/>
      </w:pPr>
      <w:r>
        <w:continuationSeparator/>
      </w:r>
    </w:p>
  </w:footnote>
  <w:footnote w:type="continuationNotice" w:id="1">
    <w:p w14:paraId="1B93FA51" w14:textId="77777777" w:rsidR="00F46E91" w:rsidRDefault="00F46E91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567"/>
      <w:gridCol w:w="3119"/>
    </w:tblGrid>
    <w:tr w:rsidR="00662D09" w:rsidRPr="006B2C28" w14:paraId="188D582E" w14:textId="77777777" w:rsidTr="00227008">
      <w:trPr>
        <w:trHeight w:val="1140"/>
      </w:trPr>
      <w:tc>
        <w:tcPr>
          <w:tcW w:w="6946" w:type="dxa"/>
          <w:vAlign w:val="center"/>
        </w:tcPr>
        <w:p w14:paraId="2466E01B" w14:textId="17792ED6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6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9" w:type="dxa"/>
          <w:vAlign w:val="center"/>
        </w:tcPr>
        <w:p w14:paraId="1A39054F" w14:textId="1D815777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939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6"/>
      <w:gridCol w:w="6119"/>
      <w:gridCol w:w="6119"/>
      <w:gridCol w:w="6119"/>
      <w:gridCol w:w="977"/>
      <w:gridCol w:w="3110"/>
    </w:tblGrid>
    <w:tr w:rsidR="00662D09" w:rsidRPr="006B2C28" w14:paraId="699BEE06" w14:textId="77777777" w:rsidTr="005C6C38">
      <w:trPr>
        <w:trHeight w:val="1140"/>
      </w:trPr>
      <w:tc>
        <w:tcPr>
          <w:tcW w:w="6946" w:type="dxa"/>
          <w:vAlign w:val="center"/>
        </w:tcPr>
        <w:p w14:paraId="206CD3C2" w14:textId="7CFC0ED3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A047B44" w14:textId="117B001C" w:rsidR="00662D09" w:rsidRPr="006B2C28" w:rsidRDefault="00662D09" w:rsidP="005C6C38">
          <w:pPr>
            <w:suppressAutoHyphens/>
            <w:ind w:left="153" w:right="187" w:firstLine="1134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 w:rsidP="00C00E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9060478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44E414A"/>
    <w:multiLevelType w:val="hybridMultilevel"/>
    <w:tmpl w:val="7F765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91718"/>
    <w:multiLevelType w:val="hybridMultilevel"/>
    <w:tmpl w:val="359E7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D345F3F"/>
    <w:multiLevelType w:val="hybridMultilevel"/>
    <w:tmpl w:val="B2D08CC4"/>
    <w:lvl w:ilvl="0" w:tplc="CFEE597E">
      <w:start w:val="3"/>
      <w:numFmt w:val="lowerLetter"/>
      <w:lvlText w:val="%1."/>
      <w:lvlJc w:val="left"/>
      <w:pPr>
        <w:ind w:left="284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4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96345F1"/>
    <w:multiLevelType w:val="hybridMultilevel"/>
    <w:tmpl w:val="F0C087CE"/>
    <w:lvl w:ilvl="0" w:tplc="04150019">
      <w:start w:val="1"/>
      <w:numFmt w:val="lowerLetter"/>
      <w:lvlText w:val="%1."/>
      <w:lvlJc w:val="left"/>
      <w:pPr>
        <w:ind w:left="3981" w:hanging="360"/>
      </w:pPr>
    </w:lvl>
    <w:lvl w:ilvl="1" w:tplc="04150019" w:tentative="1">
      <w:start w:val="1"/>
      <w:numFmt w:val="lowerLetter"/>
      <w:lvlText w:val="%2."/>
      <w:lvlJc w:val="left"/>
      <w:pPr>
        <w:ind w:left="4701" w:hanging="360"/>
      </w:pPr>
    </w:lvl>
    <w:lvl w:ilvl="2" w:tplc="0415001B" w:tentative="1">
      <w:start w:val="1"/>
      <w:numFmt w:val="lowerRoman"/>
      <w:lvlText w:val="%3."/>
      <w:lvlJc w:val="right"/>
      <w:pPr>
        <w:ind w:left="5421" w:hanging="180"/>
      </w:pPr>
    </w:lvl>
    <w:lvl w:ilvl="3" w:tplc="0415000F" w:tentative="1">
      <w:start w:val="1"/>
      <w:numFmt w:val="decimal"/>
      <w:lvlText w:val="%4."/>
      <w:lvlJc w:val="left"/>
      <w:pPr>
        <w:ind w:left="6141" w:hanging="360"/>
      </w:pPr>
    </w:lvl>
    <w:lvl w:ilvl="4" w:tplc="04150019" w:tentative="1">
      <w:start w:val="1"/>
      <w:numFmt w:val="lowerLetter"/>
      <w:lvlText w:val="%5."/>
      <w:lvlJc w:val="left"/>
      <w:pPr>
        <w:ind w:left="6861" w:hanging="360"/>
      </w:pPr>
    </w:lvl>
    <w:lvl w:ilvl="5" w:tplc="0415001B" w:tentative="1">
      <w:start w:val="1"/>
      <w:numFmt w:val="lowerRoman"/>
      <w:lvlText w:val="%6."/>
      <w:lvlJc w:val="right"/>
      <w:pPr>
        <w:ind w:left="7581" w:hanging="180"/>
      </w:pPr>
    </w:lvl>
    <w:lvl w:ilvl="6" w:tplc="0415000F" w:tentative="1">
      <w:start w:val="1"/>
      <w:numFmt w:val="decimal"/>
      <w:lvlText w:val="%7."/>
      <w:lvlJc w:val="left"/>
      <w:pPr>
        <w:ind w:left="8301" w:hanging="360"/>
      </w:pPr>
    </w:lvl>
    <w:lvl w:ilvl="7" w:tplc="04150019" w:tentative="1">
      <w:start w:val="1"/>
      <w:numFmt w:val="lowerLetter"/>
      <w:lvlText w:val="%8."/>
      <w:lvlJc w:val="left"/>
      <w:pPr>
        <w:ind w:left="9021" w:hanging="360"/>
      </w:pPr>
    </w:lvl>
    <w:lvl w:ilvl="8" w:tplc="0415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19" w15:restartNumberingAfterBreak="0">
    <w:nsid w:val="3AF46BDA"/>
    <w:multiLevelType w:val="hybridMultilevel"/>
    <w:tmpl w:val="6832B4D0"/>
    <w:lvl w:ilvl="0" w:tplc="AE428F3A">
      <w:start w:val="1"/>
      <w:numFmt w:val="bullet"/>
      <w:lvlText w:val=""/>
      <w:lvlJc w:val="left"/>
      <w:pPr>
        <w:ind w:left="32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5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31" w:hanging="360"/>
      </w:pPr>
      <w:rPr>
        <w:rFonts w:ascii="Wingdings" w:hAnsi="Wingdings" w:hint="default"/>
      </w:rPr>
    </w:lvl>
  </w:abstractNum>
  <w:abstractNum w:abstractNumId="20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0EF6471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30608C"/>
    <w:multiLevelType w:val="hybridMultilevel"/>
    <w:tmpl w:val="FE16200C"/>
    <w:lvl w:ilvl="0" w:tplc="0415000D">
      <w:start w:val="1"/>
      <w:numFmt w:val="bullet"/>
      <w:lvlText w:val=""/>
      <w:lvlJc w:val="left"/>
      <w:pPr>
        <w:ind w:left="3555" w:hanging="360"/>
      </w:pPr>
      <w:rPr>
        <w:rFonts w:ascii="Wingdings" w:hAnsi="Wingdings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4275" w:hanging="360"/>
      </w:pPr>
    </w:lvl>
    <w:lvl w:ilvl="2" w:tplc="0415001B" w:tentative="1">
      <w:start w:val="1"/>
      <w:numFmt w:val="lowerRoman"/>
      <w:lvlText w:val="%3."/>
      <w:lvlJc w:val="right"/>
      <w:pPr>
        <w:ind w:left="4995" w:hanging="180"/>
      </w:pPr>
    </w:lvl>
    <w:lvl w:ilvl="3" w:tplc="0415000F" w:tentative="1">
      <w:start w:val="1"/>
      <w:numFmt w:val="decimal"/>
      <w:lvlText w:val="%4."/>
      <w:lvlJc w:val="left"/>
      <w:pPr>
        <w:ind w:left="5715" w:hanging="360"/>
      </w:pPr>
    </w:lvl>
    <w:lvl w:ilvl="4" w:tplc="04150019" w:tentative="1">
      <w:start w:val="1"/>
      <w:numFmt w:val="lowerLetter"/>
      <w:lvlText w:val="%5."/>
      <w:lvlJc w:val="left"/>
      <w:pPr>
        <w:ind w:left="6435" w:hanging="360"/>
      </w:pPr>
    </w:lvl>
    <w:lvl w:ilvl="5" w:tplc="0415001B" w:tentative="1">
      <w:start w:val="1"/>
      <w:numFmt w:val="lowerRoman"/>
      <w:lvlText w:val="%6."/>
      <w:lvlJc w:val="right"/>
      <w:pPr>
        <w:ind w:left="7155" w:hanging="180"/>
      </w:pPr>
    </w:lvl>
    <w:lvl w:ilvl="6" w:tplc="0415000F" w:tentative="1">
      <w:start w:val="1"/>
      <w:numFmt w:val="decimal"/>
      <w:lvlText w:val="%7."/>
      <w:lvlJc w:val="left"/>
      <w:pPr>
        <w:ind w:left="7875" w:hanging="360"/>
      </w:pPr>
    </w:lvl>
    <w:lvl w:ilvl="7" w:tplc="04150019" w:tentative="1">
      <w:start w:val="1"/>
      <w:numFmt w:val="lowerLetter"/>
      <w:lvlText w:val="%8."/>
      <w:lvlJc w:val="left"/>
      <w:pPr>
        <w:ind w:left="8595" w:hanging="360"/>
      </w:pPr>
    </w:lvl>
    <w:lvl w:ilvl="8" w:tplc="041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6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707BA"/>
    <w:multiLevelType w:val="hybridMultilevel"/>
    <w:tmpl w:val="A84E5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E36144"/>
    <w:multiLevelType w:val="hybridMultilevel"/>
    <w:tmpl w:val="EB582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D0C0B8E"/>
    <w:multiLevelType w:val="hybridMultilevel"/>
    <w:tmpl w:val="07162D26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83641080">
    <w:abstractNumId w:val="5"/>
  </w:num>
  <w:num w:numId="2" w16cid:durableId="560674154">
    <w:abstractNumId w:val="10"/>
  </w:num>
  <w:num w:numId="3" w16cid:durableId="1075207173">
    <w:abstractNumId w:val="26"/>
  </w:num>
  <w:num w:numId="4" w16cid:durableId="1978100265">
    <w:abstractNumId w:val="8"/>
  </w:num>
  <w:num w:numId="5" w16cid:durableId="639697964">
    <w:abstractNumId w:val="32"/>
  </w:num>
  <w:num w:numId="6" w16cid:durableId="1032389716">
    <w:abstractNumId w:val="28"/>
  </w:num>
  <w:num w:numId="7" w16cid:durableId="459766847">
    <w:abstractNumId w:val="15"/>
  </w:num>
  <w:num w:numId="8" w16cid:durableId="1784031032">
    <w:abstractNumId w:val="4"/>
  </w:num>
  <w:num w:numId="9" w16cid:durableId="2137291608">
    <w:abstractNumId w:val="16"/>
  </w:num>
  <w:num w:numId="10" w16cid:durableId="1773235487">
    <w:abstractNumId w:val="27"/>
  </w:num>
  <w:num w:numId="11" w16cid:durableId="1912498990">
    <w:abstractNumId w:val="7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20"/>
  </w:num>
  <w:num w:numId="13" w16cid:durableId="664282622">
    <w:abstractNumId w:val="31"/>
  </w:num>
  <w:num w:numId="14" w16cid:durableId="2126463532">
    <w:abstractNumId w:val="29"/>
  </w:num>
  <w:num w:numId="15" w16cid:durableId="94835623">
    <w:abstractNumId w:val="6"/>
  </w:num>
  <w:num w:numId="16" w16cid:durableId="1687907721">
    <w:abstractNumId w:val="1"/>
  </w:num>
  <w:num w:numId="17" w16cid:durableId="116920605">
    <w:abstractNumId w:val="22"/>
  </w:num>
  <w:num w:numId="18" w16cid:durableId="801265945">
    <w:abstractNumId w:val="11"/>
  </w:num>
  <w:num w:numId="19" w16cid:durableId="115150491">
    <w:abstractNumId w:val="0"/>
  </w:num>
  <w:num w:numId="20" w16cid:durableId="285354428">
    <w:abstractNumId w:val="36"/>
  </w:num>
  <w:num w:numId="21" w16cid:durableId="407768572">
    <w:abstractNumId w:val="14"/>
  </w:num>
  <w:num w:numId="22" w16cid:durableId="754594737">
    <w:abstractNumId w:val="22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3"/>
  </w:num>
  <w:num w:numId="25" w16cid:durableId="412556057">
    <w:abstractNumId w:val="17"/>
  </w:num>
  <w:num w:numId="26" w16cid:durableId="1355686495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21"/>
  </w:num>
  <w:num w:numId="28" w16cid:durableId="711342084">
    <w:abstractNumId w:val="30"/>
  </w:num>
  <w:num w:numId="29" w16cid:durableId="1136098614">
    <w:abstractNumId w:val="7"/>
  </w:num>
  <w:num w:numId="30" w16cid:durableId="1781100722">
    <w:abstractNumId w:val="24"/>
  </w:num>
  <w:num w:numId="31" w16cid:durableId="109975843">
    <w:abstractNumId w:val="34"/>
  </w:num>
  <w:num w:numId="32" w16cid:durableId="2089383420">
    <w:abstractNumId w:val="23"/>
  </w:num>
  <w:num w:numId="33" w16cid:durableId="1275400207">
    <w:abstractNumId w:val="19"/>
  </w:num>
  <w:num w:numId="34" w16cid:durableId="788162355">
    <w:abstractNumId w:val="25"/>
  </w:num>
  <w:num w:numId="35" w16cid:durableId="894314562">
    <w:abstractNumId w:val="9"/>
  </w:num>
  <w:num w:numId="36" w16cid:durableId="2830813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64866301">
    <w:abstractNumId w:val="37"/>
  </w:num>
  <w:num w:numId="38" w16cid:durableId="91635051">
    <w:abstractNumId w:val="3"/>
  </w:num>
  <w:num w:numId="39" w16cid:durableId="1518344563">
    <w:abstractNumId w:val="33"/>
  </w:num>
  <w:num w:numId="40" w16cid:durableId="1331064019">
    <w:abstractNumId w:val="35"/>
  </w:num>
  <w:num w:numId="41" w16cid:durableId="1965849389">
    <w:abstractNumId w:val="18"/>
  </w:num>
  <w:num w:numId="42" w16cid:durableId="348139316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1475"/>
    <w:rsid w:val="00002078"/>
    <w:rsid w:val="0000270A"/>
    <w:rsid w:val="00002B98"/>
    <w:rsid w:val="0000320E"/>
    <w:rsid w:val="00003BF9"/>
    <w:rsid w:val="00003D03"/>
    <w:rsid w:val="000048D5"/>
    <w:rsid w:val="0000514C"/>
    <w:rsid w:val="000054BC"/>
    <w:rsid w:val="00005DA5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7D9"/>
    <w:rsid w:val="00013812"/>
    <w:rsid w:val="00013874"/>
    <w:rsid w:val="00013D6B"/>
    <w:rsid w:val="00013E28"/>
    <w:rsid w:val="0001435B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6CAD"/>
    <w:rsid w:val="00017230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1AA"/>
    <w:rsid w:val="00032A83"/>
    <w:rsid w:val="00032D85"/>
    <w:rsid w:val="0003326E"/>
    <w:rsid w:val="000336E1"/>
    <w:rsid w:val="000336ED"/>
    <w:rsid w:val="00034015"/>
    <w:rsid w:val="00034147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A5"/>
    <w:rsid w:val="0004275C"/>
    <w:rsid w:val="000427C0"/>
    <w:rsid w:val="0004307B"/>
    <w:rsid w:val="000430C3"/>
    <w:rsid w:val="00043623"/>
    <w:rsid w:val="00044E04"/>
    <w:rsid w:val="000452E3"/>
    <w:rsid w:val="000453A3"/>
    <w:rsid w:val="000456D7"/>
    <w:rsid w:val="000463ED"/>
    <w:rsid w:val="000464DC"/>
    <w:rsid w:val="0004689F"/>
    <w:rsid w:val="00047547"/>
    <w:rsid w:val="00050894"/>
    <w:rsid w:val="0005136C"/>
    <w:rsid w:val="00051955"/>
    <w:rsid w:val="00052231"/>
    <w:rsid w:val="00052308"/>
    <w:rsid w:val="00052572"/>
    <w:rsid w:val="0005270A"/>
    <w:rsid w:val="00052D42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3EF0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C0A"/>
    <w:rsid w:val="00071C98"/>
    <w:rsid w:val="00072712"/>
    <w:rsid w:val="000729B9"/>
    <w:rsid w:val="000730E8"/>
    <w:rsid w:val="0007333B"/>
    <w:rsid w:val="00073C91"/>
    <w:rsid w:val="000743A6"/>
    <w:rsid w:val="00075509"/>
    <w:rsid w:val="0007574B"/>
    <w:rsid w:val="000758AF"/>
    <w:rsid w:val="00075EB2"/>
    <w:rsid w:val="00076061"/>
    <w:rsid w:val="00076A17"/>
    <w:rsid w:val="00076E82"/>
    <w:rsid w:val="00081CC5"/>
    <w:rsid w:val="0008267F"/>
    <w:rsid w:val="00082B1F"/>
    <w:rsid w:val="00082EA2"/>
    <w:rsid w:val="00083221"/>
    <w:rsid w:val="00083E3A"/>
    <w:rsid w:val="00083E4E"/>
    <w:rsid w:val="00084310"/>
    <w:rsid w:val="000848C6"/>
    <w:rsid w:val="00084E8A"/>
    <w:rsid w:val="0008511F"/>
    <w:rsid w:val="00086025"/>
    <w:rsid w:val="0008610E"/>
    <w:rsid w:val="00086550"/>
    <w:rsid w:val="00087646"/>
    <w:rsid w:val="00090594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0DF"/>
    <w:rsid w:val="000A2353"/>
    <w:rsid w:val="000A3353"/>
    <w:rsid w:val="000A3657"/>
    <w:rsid w:val="000A3DAB"/>
    <w:rsid w:val="000A4E35"/>
    <w:rsid w:val="000A5774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4F4"/>
    <w:rsid w:val="000C48BD"/>
    <w:rsid w:val="000C57E1"/>
    <w:rsid w:val="000C589A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555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31B"/>
    <w:rsid w:val="000E0506"/>
    <w:rsid w:val="000E100B"/>
    <w:rsid w:val="000E1ECA"/>
    <w:rsid w:val="000E2B72"/>
    <w:rsid w:val="000E2ECC"/>
    <w:rsid w:val="000E320A"/>
    <w:rsid w:val="000E3223"/>
    <w:rsid w:val="000E365A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31B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B01"/>
    <w:rsid w:val="00102DA1"/>
    <w:rsid w:val="001030AA"/>
    <w:rsid w:val="001031C3"/>
    <w:rsid w:val="001038CB"/>
    <w:rsid w:val="00103981"/>
    <w:rsid w:val="00104071"/>
    <w:rsid w:val="001040D3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37E8F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2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6DBF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97E88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B34"/>
    <w:rsid w:val="001B6D4C"/>
    <w:rsid w:val="001B6D89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B83"/>
    <w:rsid w:val="001D6BFE"/>
    <w:rsid w:val="001E00CC"/>
    <w:rsid w:val="001E0AEE"/>
    <w:rsid w:val="001E1135"/>
    <w:rsid w:val="001E1F3E"/>
    <w:rsid w:val="001E21C5"/>
    <w:rsid w:val="001E2CAF"/>
    <w:rsid w:val="001E2DAE"/>
    <w:rsid w:val="001E33AB"/>
    <w:rsid w:val="001E42A3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800"/>
    <w:rsid w:val="001F7C2B"/>
    <w:rsid w:val="00200131"/>
    <w:rsid w:val="0020031C"/>
    <w:rsid w:val="002007D0"/>
    <w:rsid w:val="002008CC"/>
    <w:rsid w:val="00202341"/>
    <w:rsid w:val="00202453"/>
    <w:rsid w:val="00203829"/>
    <w:rsid w:val="002039EA"/>
    <w:rsid w:val="00203ADD"/>
    <w:rsid w:val="00203F00"/>
    <w:rsid w:val="002042A4"/>
    <w:rsid w:val="00204762"/>
    <w:rsid w:val="002049DD"/>
    <w:rsid w:val="0020518B"/>
    <w:rsid w:val="00205562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50C2"/>
    <w:rsid w:val="00215F78"/>
    <w:rsid w:val="00216235"/>
    <w:rsid w:val="00216E48"/>
    <w:rsid w:val="0021710D"/>
    <w:rsid w:val="00217290"/>
    <w:rsid w:val="00217AED"/>
    <w:rsid w:val="00220868"/>
    <w:rsid w:val="00220E00"/>
    <w:rsid w:val="00220EDE"/>
    <w:rsid w:val="0022137E"/>
    <w:rsid w:val="0022141A"/>
    <w:rsid w:val="002214B9"/>
    <w:rsid w:val="00221552"/>
    <w:rsid w:val="00221925"/>
    <w:rsid w:val="00222C62"/>
    <w:rsid w:val="00223A97"/>
    <w:rsid w:val="00223C4C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008"/>
    <w:rsid w:val="00227DA5"/>
    <w:rsid w:val="00227DC5"/>
    <w:rsid w:val="00227DEF"/>
    <w:rsid w:val="00227E49"/>
    <w:rsid w:val="00231C6D"/>
    <w:rsid w:val="00231F7B"/>
    <w:rsid w:val="00232707"/>
    <w:rsid w:val="00232E70"/>
    <w:rsid w:val="002334E4"/>
    <w:rsid w:val="00233A6F"/>
    <w:rsid w:val="00233F83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067"/>
    <w:rsid w:val="0024085B"/>
    <w:rsid w:val="002409E2"/>
    <w:rsid w:val="00241139"/>
    <w:rsid w:val="0024128D"/>
    <w:rsid w:val="00241AFF"/>
    <w:rsid w:val="0024208D"/>
    <w:rsid w:val="00242951"/>
    <w:rsid w:val="00242977"/>
    <w:rsid w:val="00242DE1"/>
    <w:rsid w:val="002430C0"/>
    <w:rsid w:val="00243130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0A1C"/>
    <w:rsid w:val="002513A8"/>
    <w:rsid w:val="00251553"/>
    <w:rsid w:val="002516C7"/>
    <w:rsid w:val="0025236E"/>
    <w:rsid w:val="002526F5"/>
    <w:rsid w:val="0025279D"/>
    <w:rsid w:val="00252DD9"/>
    <w:rsid w:val="00252EE6"/>
    <w:rsid w:val="00253EE6"/>
    <w:rsid w:val="00254694"/>
    <w:rsid w:val="00254E62"/>
    <w:rsid w:val="00254F31"/>
    <w:rsid w:val="00255707"/>
    <w:rsid w:val="00255E55"/>
    <w:rsid w:val="00256EDA"/>
    <w:rsid w:val="002574C7"/>
    <w:rsid w:val="00260011"/>
    <w:rsid w:val="00260857"/>
    <w:rsid w:val="00261891"/>
    <w:rsid w:val="0026263B"/>
    <w:rsid w:val="00263331"/>
    <w:rsid w:val="00263C2D"/>
    <w:rsid w:val="00263D06"/>
    <w:rsid w:val="002640E7"/>
    <w:rsid w:val="00264194"/>
    <w:rsid w:val="00264749"/>
    <w:rsid w:val="00264A06"/>
    <w:rsid w:val="00265159"/>
    <w:rsid w:val="00265865"/>
    <w:rsid w:val="002658AE"/>
    <w:rsid w:val="00265A7D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6D5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757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41FA"/>
    <w:rsid w:val="00284216"/>
    <w:rsid w:val="002844BA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97CFB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798"/>
    <w:rsid w:val="002A3901"/>
    <w:rsid w:val="002A3D0C"/>
    <w:rsid w:val="002A3F51"/>
    <w:rsid w:val="002A458B"/>
    <w:rsid w:val="002A4E3C"/>
    <w:rsid w:val="002A506E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B7B9F"/>
    <w:rsid w:val="002C000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3FF5"/>
    <w:rsid w:val="002C4846"/>
    <w:rsid w:val="002C4ADB"/>
    <w:rsid w:val="002C58B7"/>
    <w:rsid w:val="002C5D77"/>
    <w:rsid w:val="002C5DD3"/>
    <w:rsid w:val="002C7050"/>
    <w:rsid w:val="002C735B"/>
    <w:rsid w:val="002C7861"/>
    <w:rsid w:val="002C78DE"/>
    <w:rsid w:val="002D011D"/>
    <w:rsid w:val="002D0321"/>
    <w:rsid w:val="002D2924"/>
    <w:rsid w:val="002D332A"/>
    <w:rsid w:val="002D3427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5D66"/>
    <w:rsid w:val="002E7927"/>
    <w:rsid w:val="002E7961"/>
    <w:rsid w:val="002E7F60"/>
    <w:rsid w:val="002F03FE"/>
    <w:rsid w:val="002F052B"/>
    <w:rsid w:val="002F0731"/>
    <w:rsid w:val="002F0B34"/>
    <w:rsid w:val="002F10CA"/>
    <w:rsid w:val="002F1407"/>
    <w:rsid w:val="002F17AB"/>
    <w:rsid w:val="002F1EDC"/>
    <w:rsid w:val="002F1FB2"/>
    <w:rsid w:val="002F2222"/>
    <w:rsid w:val="002F232A"/>
    <w:rsid w:val="002F24C5"/>
    <w:rsid w:val="002F26D8"/>
    <w:rsid w:val="002F3242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2F7D07"/>
    <w:rsid w:val="003004F0"/>
    <w:rsid w:val="00300ED4"/>
    <w:rsid w:val="00301390"/>
    <w:rsid w:val="00301E89"/>
    <w:rsid w:val="003024E6"/>
    <w:rsid w:val="00302987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AB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67E1"/>
    <w:rsid w:val="00317493"/>
    <w:rsid w:val="00317B33"/>
    <w:rsid w:val="00317E78"/>
    <w:rsid w:val="00320189"/>
    <w:rsid w:val="00320414"/>
    <w:rsid w:val="00321211"/>
    <w:rsid w:val="003222CF"/>
    <w:rsid w:val="003225FB"/>
    <w:rsid w:val="00322BB1"/>
    <w:rsid w:val="00323AE7"/>
    <w:rsid w:val="00323B3C"/>
    <w:rsid w:val="00323F65"/>
    <w:rsid w:val="00324AFA"/>
    <w:rsid w:val="00324BB9"/>
    <w:rsid w:val="00324BE7"/>
    <w:rsid w:val="00325BFC"/>
    <w:rsid w:val="00325E8E"/>
    <w:rsid w:val="00325FD2"/>
    <w:rsid w:val="00326394"/>
    <w:rsid w:val="0033058B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5DE7"/>
    <w:rsid w:val="0033635C"/>
    <w:rsid w:val="00336F61"/>
    <w:rsid w:val="00341093"/>
    <w:rsid w:val="003419EB"/>
    <w:rsid w:val="00342556"/>
    <w:rsid w:val="00343103"/>
    <w:rsid w:val="00343449"/>
    <w:rsid w:val="00343669"/>
    <w:rsid w:val="00343A6C"/>
    <w:rsid w:val="003440F2"/>
    <w:rsid w:val="00344265"/>
    <w:rsid w:val="00344292"/>
    <w:rsid w:val="00344768"/>
    <w:rsid w:val="00344E6C"/>
    <w:rsid w:val="0034547C"/>
    <w:rsid w:val="003458E1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3D7"/>
    <w:rsid w:val="003559E4"/>
    <w:rsid w:val="0035623B"/>
    <w:rsid w:val="00356827"/>
    <w:rsid w:val="00356A3E"/>
    <w:rsid w:val="0035730C"/>
    <w:rsid w:val="0035743F"/>
    <w:rsid w:val="003574D1"/>
    <w:rsid w:val="0035756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6F6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77D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276"/>
    <w:rsid w:val="003A261E"/>
    <w:rsid w:val="003A2EBD"/>
    <w:rsid w:val="003A2EFD"/>
    <w:rsid w:val="003A53CB"/>
    <w:rsid w:val="003A5540"/>
    <w:rsid w:val="003A5BD1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C36"/>
    <w:rsid w:val="003A7DFB"/>
    <w:rsid w:val="003A7EF2"/>
    <w:rsid w:val="003B039F"/>
    <w:rsid w:val="003B07F8"/>
    <w:rsid w:val="003B101F"/>
    <w:rsid w:val="003B123C"/>
    <w:rsid w:val="003B1432"/>
    <w:rsid w:val="003B1760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807"/>
    <w:rsid w:val="003D1911"/>
    <w:rsid w:val="003D193A"/>
    <w:rsid w:val="003D1A96"/>
    <w:rsid w:val="003D1B15"/>
    <w:rsid w:val="003D22D1"/>
    <w:rsid w:val="003D23C0"/>
    <w:rsid w:val="003D23EF"/>
    <w:rsid w:val="003D2EDB"/>
    <w:rsid w:val="003D2F3B"/>
    <w:rsid w:val="003D32E0"/>
    <w:rsid w:val="003D38D4"/>
    <w:rsid w:val="003D39C3"/>
    <w:rsid w:val="003D407D"/>
    <w:rsid w:val="003D4216"/>
    <w:rsid w:val="003D42E4"/>
    <w:rsid w:val="003D4521"/>
    <w:rsid w:val="003D4DA8"/>
    <w:rsid w:val="003D5167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3E5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5BD"/>
    <w:rsid w:val="004036C2"/>
    <w:rsid w:val="004036CD"/>
    <w:rsid w:val="00403C29"/>
    <w:rsid w:val="00403D2C"/>
    <w:rsid w:val="00403FFE"/>
    <w:rsid w:val="004043DC"/>
    <w:rsid w:val="004044CA"/>
    <w:rsid w:val="00404C3D"/>
    <w:rsid w:val="004050B2"/>
    <w:rsid w:val="00405466"/>
    <w:rsid w:val="00405E87"/>
    <w:rsid w:val="004071A4"/>
    <w:rsid w:val="00407904"/>
    <w:rsid w:val="0041039F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162"/>
    <w:rsid w:val="004345C4"/>
    <w:rsid w:val="00434EA4"/>
    <w:rsid w:val="004350D4"/>
    <w:rsid w:val="004353EB"/>
    <w:rsid w:val="004359EE"/>
    <w:rsid w:val="0043681D"/>
    <w:rsid w:val="00436F85"/>
    <w:rsid w:val="004370DF"/>
    <w:rsid w:val="004377E5"/>
    <w:rsid w:val="00437AAF"/>
    <w:rsid w:val="004400D0"/>
    <w:rsid w:val="0044024D"/>
    <w:rsid w:val="00440476"/>
    <w:rsid w:val="00441F2F"/>
    <w:rsid w:val="00441F33"/>
    <w:rsid w:val="00442F6A"/>
    <w:rsid w:val="00443265"/>
    <w:rsid w:val="00443A53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18EB"/>
    <w:rsid w:val="00451FDB"/>
    <w:rsid w:val="0045228E"/>
    <w:rsid w:val="004526E3"/>
    <w:rsid w:val="004528D7"/>
    <w:rsid w:val="004538B8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57CEA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970"/>
    <w:rsid w:val="00473C5C"/>
    <w:rsid w:val="004746A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8E"/>
    <w:rsid w:val="00480AE7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85B"/>
    <w:rsid w:val="00490ABA"/>
    <w:rsid w:val="00490E12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40D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29B"/>
    <w:rsid w:val="004B33B3"/>
    <w:rsid w:val="004B37C3"/>
    <w:rsid w:val="004B3BC9"/>
    <w:rsid w:val="004B3BDC"/>
    <w:rsid w:val="004B4182"/>
    <w:rsid w:val="004B4528"/>
    <w:rsid w:val="004B47A9"/>
    <w:rsid w:val="004B4858"/>
    <w:rsid w:val="004B68CE"/>
    <w:rsid w:val="004B6A8E"/>
    <w:rsid w:val="004B6C60"/>
    <w:rsid w:val="004B6CF9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B5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D7DA9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C66"/>
    <w:rsid w:val="004E40C1"/>
    <w:rsid w:val="004E4433"/>
    <w:rsid w:val="004E4D21"/>
    <w:rsid w:val="004E50BD"/>
    <w:rsid w:val="004E5A36"/>
    <w:rsid w:val="004E5E2F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1B4"/>
    <w:rsid w:val="004F37AD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A75"/>
    <w:rsid w:val="005079B3"/>
    <w:rsid w:val="00510B34"/>
    <w:rsid w:val="00510FDF"/>
    <w:rsid w:val="00511096"/>
    <w:rsid w:val="005114EE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671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0F4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65B"/>
    <w:rsid w:val="00537958"/>
    <w:rsid w:val="005400F5"/>
    <w:rsid w:val="005404CF"/>
    <w:rsid w:val="005406D1"/>
    <w:rsid w:val="005409A5"/>
    <w:rsid w:val="00541658"/>
    <w:rsid w:val="00541971"/>
    <w:rsid w:val="00541BCA"/>
    <w:rsid w:val="005422C3"/>
    <w:rsid w:val="00542605"/>
    <w:rsid w:val="00542911"/>
    <w:rsid w:val="00542C80"/>
    <w:rsid w:val="00542DEB"/>
    <w:rsid w:val="005431C6"/>
    <w:rsid w:val="005439C3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601F3"/>
    <w:rsid w:val="00561A51"/>
    <w:rsid w:val="005623EF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08A7"/>
    <w:rsid w:val="005716CA"/>
    <w:rsid w:val="0057234D"/>
    <w:rsid w:val="00572CB8"/>
    <w:rsid w:val="00572E31"/>
    <w:rsid w:val="00573C91"/>
    <w:rsid w:val="005740DD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3383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AFD"/>
    <w:rsid w:val="005A0B0F"/>
    <w:rsid w:val="005A11A3"/>
    <w:rsid w:val="005A2AB4"/>
    <w:rsid w:val="005A2BA2"/>
    <w:rsid w:val="005A2BB0"/>
    <w:rsid w:val="005A2EC4"/>
    <w:rsid w:val="005A354D"/>
    <w:rsid w:val="005A3855"/>
    <w:rsid w:val="005A3B70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23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E4E"/>
    <w:rsid w:val="005C58BF"/>
    <w:rsid w:val="005C5B5C"/>
    <w:rsid w:val="005C665A"/>
    <w:rsid w:val="005C6812"/>
    <w:rsid w:val="005C68EB"/>
    <w:rsid w:val="005C69F0"/>
    <w:rsid w:val="005C6C38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647C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4E5"/>
    <w:rsid w:val="005E654C"/>
    <w:rsid w:val="005E6CE0"/>
    <w:rsid w:val="005E6F31"/>
    <w:rsid w:val="005E7423"/>
    <w:rsid w:val="005E7F5F"/>
    <w:rsid w:val="005F00EF"/>
    <w:rsid w:val="005F0EE1"/>
    <w:rsid w:val="005F13FF"/>
    <w:rsid w:val="005F1D33"/>
    <w:rsid w:val="005F307C"/>
    <w:rsid w:val="005F343D"/>
    <w:rsid w:val="005F444D"/>
    <w:rsid w:val="005F487D"/>
    <w:rsid w:val="005F49A6"/>
    <w:rsid w:val="005F4B0F"/>
    <w:rsid w:val="005F4B74"/>
    <w:rsid w:val="005F4DF8"/>
    <w:rsid w:val="005F54EC"/>
    <w:rsid w:val="005F5CD1"/>
    <w:rsid w:val="005F5E1F"/>
    <w:rsid w:val="005F63CC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76F"/>
    <w:rsid w:val="00601846"/>
    <w:rsid w:val="00601B65"/>
    <w:rsid w:val="00601D71"/>
    <w:rsid w:val="0060246C"/>
    <w:rsid w:val="006026FE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5E27"/>
    <w:rsid w:val="00616594"/>
    <w:rsid w:val="00616728"/>
    <w:rsid w:val="00616985"/>
    <w:rsid w:val="00616A42"/>
    <w:rsid w:val="006177B7"/>
    <w:rsid w:val="00620601"/>
    <w:rsid w:val="00620907"/>
    <w:rsid w:val="00620F36"/>
    <w:rsid w:val="00621034"/>
    <w:rsid w:val="006216EA"/>
    <w:rsid w:val="00621C90"/>
    <w:rsid w:val="00621EAB"/>
    <w:rsid w:val="00622283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58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C51"/>
    <w:rsid w:val="00647F7A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48C8"/>
    <w:rsid w:val="00665BD3"/>
    <w:rsid w:val="006660AB"/>
    <w:rsid w:val="00666116"/>
    <w:rsid w:val="00666CAD"/>
    <w:rsid w:val="00666DFA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4E69"/>
    <w:rsid w:val="006753AE"/>
    <w:rsid w:val="0067575A"/>
    <w:rsid w:val="00675AAC"/>
    <w:rsid w:val="00675BC7"/>
    <w:rsid w:val="00675CBF"/>
    <w:rsid w:val="00675EE8"/>
    <w:rsid w:val="006760A5"/>
    <w:rsid w:val="006765FF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1F8C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D21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F6A"/>
    <w:rsid w:val="006C2081"/>
    <w:rsid w:val="006C238E"/>
    <w:rsid w:val="006C2510"/>
    <w:rsid w:val="006C355D"/>
    <w:rsid w:val="006C428A"/>
    <w:rsid w:val="006C42AA"/>
    <w:rsid w:val="006C4615"/>
    <w:rsid w:val="006C4CB1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D37"/>
    <w:rsid w:val="006E30B1"/>
    <w:rsid w:val="006E31F8"/>
    <w:rsid w:val="006E3736"/>
    <w:rsid w:val="006E467D"/>
    <w:rsid w:val="006E5273"/>
    <w:rsid w:val="006E527E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35AA"/>
    <w:rsid w:val="006F35CE"/>
    <w:rsid w:val="006F3D84"/>
    <w:rsid w:val="006F4AF9"/>
    <w:rsid w:val="006F4E83"/>
    <w:rsid w:val="006F5115"/>
    <w:rsid w:val="006F51AE"/>
    <w:rsid w:val="006F56B2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2EA"/>
    <w:rsid w:val="006F79CA"/>
    <w:rsid w:val="006F7E08"/>
    <w:rsid w:val="006F7E7E"/>
    <w:rsid w:val="006F7E96"/>
    <w:rsid w:val="0070006B"/>
    <w:rsid w:val="00700243"/>
    <w:rsid w:val="007002A1"/>
    <w:rsid w:val="00700DE1"/>
    <w:rsid w:val="007010A5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4B52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92"/>
    <w:rsid w:val="007170F9"/>
    <w:rsid w:val="007200D2"/>
    <w:rsid w:val="00720148"/>
    <w:rsid w:val="00720A69"/>
    <w:rsid w:val="00720ED1"/>
    <w:rsid w:val="00721372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63FA"/>
    <w:rsid w:val="00726F9E"/>
    <w:rsid w:val="00727250"/>
    <w:rsid w:val="00727BE1"/>
    <w:rsid w:val="00731150"/>
    <w:rsid w:val="00731182"/>
    <w:rsid w:val="0073187A"/>
    <w:rsid w:val="00731EB3"/>
    <w:rsid w:val="0073245F"/>
    <w:rsid w:val="00732FEE"/>
    <w:rsid w:val="007343BE"/>
    <w:rsid w:val="007343C5"/>
    <w:rsid w:val="0073441E"/>
    <w:rsid w:val="007344F2"/>
    <w:rsid w:val="00734554"/>
    <w:rsid w:val="00734FEB"/>
    <w:rsid w:val="007350C5"/>
    <w:rsid w:val="0073599F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6D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ED1"/>
    <w:rsid w:val="00763559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5CE"/>
    <w:rsid w:val="00773BE3"/>
    <w:rsid w:val="00773CA3"/>
    <w:rsid w:val="00774DE6"/>
    <w:rsid w:val="007750F5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A12"/>
    <w:rsid w:val="00785D88"/>
    <w:rsid w:val="00786035"/>
    <w:rsid w:val="007867DC"/>
    <w:rsid w:val="0078757D"/>
    <w:rsid w:val="00787801"/>
    <w:rsid w:val="00787C86"/>
    <w:rsid w:val="00790280"/>
    <w:rsid w:val="007909FA"/>
    <w:rsid w:val="0079124F"/>
    <w:rsid w:val="00791586"/>
    <w:rsid w:val="00791B4F"/>
    <w:rsid w:val="00791DBD"/>
    <w:rsid w:val="00792284"/>
    <w:rsid w:val="007943F7"/>
    <w:rsid w:val="00794896"/>
    <w:rsid w:val="00795006"/>
    <w:rsid w:val="00795A3D"/>
    <w:rsid w:val="00796EB1"/>
    <w:rsid w:val="007973EC"/>
    <w:rsid w:val="00797ABC"/>
    <w:rsid w:val="00797B81"/>
    <w:rsid w:val="00797D3C"/>
    <w:rsid w:val="007A048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669C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CC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517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60C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7A7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A5D"/>
    <w:rsid w:val="007F5F56"/>
    <w:rsid w:val="007F652A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BFB"/>
    <w:rsid w:val="00801F5D"/>
    <w:rsid w:val="008028D4"/>
    <w:rsid w:val="008031E4"/>
    <w:rsid w:val="00803502"/>
    <w:rsid w:val="008039D8"/>
    <w:rsid w:val="00803ADD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68E"/>
    <w:rsid w:val="008164F4"/>
    <w:rsid w:val="008167D1"/>
    <w:rsid w:val="00816A08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52B"/>
    <w:rsid w:val="0082764A"/>
    <w:rsid w:val="008278C8"/>
    <w:rsid w:val="008301FA"/>
    <w:rsid w:val="00830E06"/>
    <w:rsid w:val="00831BE3"/>
    <w:rsid w:val="0083234E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204"/>
    <w:rsid w:val="008378E4"/>
    <w:rsid w:val="008379F5"/>
    <w:rsid w:val="00840134"/>
    <w:rsid w:val="00840230"/>
    <w:rsid w:val="0084040D"/>
    <w:rsid w:val="008406D0"/>
    <w:rsid w:val="008408A7"/>
    <w:rsid w:val="00840A52"/>
    <w:rsid w:val="0084105D"/>
    <w:rsid w:val="0084113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28C7"/>
    <w:rsid w:val="00853442"/>
    <w:rsid w:val="0085359A"/>
    <w:rsid w:val="00853609"/>
    <w:rsid w:val="0085365E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57721"/>
    <w:rsid w:val="00860294"/>
    <w:rsid w:val="00860BAE"/>
    <w:rsid w:val="008610C9"/>
    <w:rsid w:val="008620D8"/>
    <w:rsid w:val="00862742"/>
    <w:rsid w:val="00862B29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49C"/>
    <w:rsid w:val="00875CE4"/>
    <w:rsid w:val="00875DBC"/>
    <w:rsid w:val="00875F86"/>
    <w:rsid w:val="0087690D"/>
    <w:rsid w:val="00877291"/>
    <w:rsid w:val="00877C9A"/>
    <w:rsid w:val="00880175"/>
    <w:rsid w:val="00880547"/>
    <w:rsid w:val="00880802"/>
    <w:rsid w:val="00881213"/>
    <w:rsid w:val="008820AF"/>
    <w:rsid w:val="008825BC"/>
    <w:rsid w:val="00882CB9"/>
    <w:rsid w:val="00883191"/>
    <w:rsid w:val="008833BD"/>
    <w:rsid w:val="00883953"/>
    <w:rsid w:val="00884083"/>
    <w:rsid w:val="0088418C"/>
    <w:rsid w:val="00886557"/>
    <w:rsid w:val="008872B7"/>
    <w:rsid w:val="008879EF"/>
    <w:rsid w:val="00887AB8"/>
    <w:rsid w:val="008901D5"/>
    <w:rsid w:val="008905A4"/>
    <w:rsid w:val="00891D97"/>
    <w:rsid w:val="00891FB7"/>
    <w:rsid w:val="008920DD"/>
    <w:rsid w:val="008922F5"/>
    <w:rsid w:val="008925F2"/>
    <w:rsid w:val="00892647"/>
    <w:rsid w:val="00894524"/>
    <w:rsid w:val="00894651"/>
    <w:rsid w:val="0089484A"/>
    <w:rsid w:val="00894880"/>
    <w:rsid w:val="00894FF2"/>
    <w:rsid w:val="00895EA8"/>
    <w:rsid w:val="00896926"/>
    <w:rsid w:val="00896E07"/>
    <w:rsid w:val="0089712F"/>
    <w:rsid w:val="00897135"/>
    <w:rsid w:val="00897183"/>
    <w:rsid w:val="0089765D"/>
    <w:rsid w:val="00897A20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32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3900"/>
    <w:rsid w:val="008B4752"/>
    <w:rsid w:val="008B4A90"/>
    <w:rsid w:val="008B55F4"/>
    <w:rsid w:val="008B57E3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533"/>
    <w:rsid w:val="008D58FA"/>
    <w:rsid w:val="008D5CC9"/>
    <w:rsid w:val="008D603E"/>
    <w:rsid w:val="008D679F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E663E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84B"/>
    <w:rsid w:val="008F7C4E"/>
    <w:rsid w:val="008F7DDE"/>
    <w:rsid w:val="00900E64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169A"/>
    <w:rsid w:val="0091291E"/>
    <w:rsid w:val="00912967"/>
    <w:rsid w:val="00913AAA"/>
    <w:rsid w:val="00913ED5"/>
    <w:rsid w:val="00914BFF"/>
    <w:rsid w:val="00914DF6"/>
    <w:rsid w:val="00914E73"/>
    <w:rsid w:val="00915576"/>
    <w:rsid w:val="009155E0"/>
    <w:rsid w:val="009157CA"/>
    <w:rsid w:val="009162D8"/>
    <w:rsid w:val="00916674"/>
    <w:rsid w:val="009168F1"/>
    <w:rsid w:val="00917163"/>
    <w:rsid w:val="0091777C"/>
    <w:rsid w:val="00917B61"/>
    <w:rsid w:val="00917F1F"/>
    <w:rsid w:val="00920A02"/>
    <w:rsid w:val="009212F8"/>
    <w:rsid w:val="00921C34"/>
    <w:rsid w:val="00921E53"/>
    <w:rsid w:val="0092273A"/>
    <w:rsid w:val="009229DA"/>
    <w:rsid w:val="0092353A"/>
    <w:rsid w:val="0092353E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DA"/>
    <w:rsid w:val="00934BC3"/>
    <w:rsid w:val="0093512E"/>
    <w:rsid w:val="00935368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544"/>
    <w:rsid w:val="009446DE"/>
    <w:rsid w:val="00944DB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0DE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C25"/>
    <w:rsid w:val="00966F0D"/>
    <w:rsid w:val="009671EF"/>
    <w:rsid w:val="00967242"/>
    <w:rsid w:val="00967F21"/>
    <w:rsid w:val="0097002C"/>
    <w:rsid w:val="00970881"/>
    <w:rsid w:val="00970B01"/>
    <w:rsid w:val="00970DDF"/>
    <w:rsid w:val="00971012"/>
    <w:rsid w:val="00971E24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3A"/>
    <w:rsid w:val="00985B74"/>
    <w:rsid w:val="00986BD3"/>
    <w:rsid w:val="0098765B"/>
    <w:rsid w:val="0098785F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5A69"/>
    <w:rsid w:val="009966A0"/>
    <w:rsid w:val="009969AA"/>
    <w:rsid w:val="00996C79"/>
    <w:rsid w:val="00996E56"/>
    <w:rsid w:val="0099742A"/>
    <w:rsid w:val="009978FF"/>
    <w:rsid w:val="00997C12"/>
    <w:rsid w:val="00997E7F"/>
    <w:rsid w:val="009A00E8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8D"/>
    <w:rsid w:val="009A4294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0C4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7C2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5F9"/>
    <w:rsid w:val="009D3AE0"/>
    <w:rsid w:val="009D401F"/>
    <w:rsid w:val="009D4157"/>
    <w:rsid w:val="009D47B2"/>
    <w:rsid w:val="009D47D4"/>
    <w:rsid w:val="009D5442"/>
    <w:rsid w:val="009D5A1B"/>
    <w:rsid w:val="009D5F56"/>
    <w:rsid w:val="009D5F5E"/>
    <w:rsid w:val="009D6D83"/>
    <w:rsid w:val="009D6F5D"/>
    <w:rsid w:val="009D7375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210"/>
    <w:rsid w:val="009E3144"/>
    <w:rsid w:val="009E328B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AF1"/>
    <w:rsid w:val="009E5CD7"/>
    <w:rsid w:val="009E64F8"/>
    <w:rsid w:val="009E6E1F"/>
    <w:rsid w:val="009F032B"/>
    <w:rsid w:val="009F0506"/>
    <w:rsid w:val="009F07ED"/>
    <w:rsid w:val="009F0983"/>
    <w:rsid w:val="009F09B5"/>
    <w:rsid w:val="009F1C62"/>
    <w:rsid w:val="009F2465"/>
    <w:rsid w:val="009F320A"/>
    <w:rsid w:val="009F32FE"/>
    <w:rsid w:val="009F421E"/>
    <w:rsid w:val="009F4413"/>
    <w:rsid w:val="009F4692"/>
    <w:rsid w:val="009F4FD2"/>
    <w:rsid w:val="009F50A1"/>
    <w:rsid w:val="009F5512"/>
    <w:rsid w:val="009F5B87"/>
    <w:rsid w:val="009F5B8E"/>
    <w:rsid w:val="009F6095"/>
    <w:rsid w:val="009F60B3"/>
    <w:rsid w:val="009F670B"/>
    <w:rsid w:val="009F6B2E"/>
    <w:rsid w:val="009F7CC6"/>
    <w:rsid w:val="009F7CF2"/>
    <w:rsid w:val="00A006F6"/>
    <w:rsid w:val="00A008C9"/>
    <w:rsid w:val="00A00B77"/>
    <w:rsid w:val="00A010E9"/>
    <w:rsid w:val="00A011EA"/>
    <w:rsid w:val="00A012BB"/>
    <w:rsid w:val="00A019AF"/>
    <w:rsid w:val="00A01BB6"/>
    <w:rsid w:val="00A01BFF"/>
    <w:rsid w:val="00A02238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63F2"/>
    <w:rsid w:val="00A0767D"/>
    <w:rsid w:val="00A07D71"/>
    <w:rsid w:val="00A10042"/>
    <w:rsid w:val="00A100DD"/>
    <w:rsid w:val="00A10869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174BF"/>
    <w:rsid w:val="00A1760D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3FB8"/>
    <w:rsid w:val="00A348B4"/>
    <w:rsid w:val="00A3492D"/>
    <w:rsid w:val="00A3557B"/>
    <w:rsid w:val="00A355E5"/>
    <w:rsid w:val="00A355EB"/>
    <w:rsid w:val="00A357F7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90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B21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0D"/>
    <w:rsid w:val="00A64E8D"/>
    <w:rsid w:val="00A6510D"/>
    <w:rsid w:val="00A65EE0"/>
    <w:rsid w:val="00A663D5"/>
    <w:rsid w:val="00A67A49"/>
    <w:rsid w:val="00A70640"/>
    <w:rsid w:val="00A709CC"/>
    <w:rsid w:val="00A70F73"/>
    <w:rsid w:val="00A71069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2EC7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432"/>
    <w:rsid w:val="00A90D60"/>
    <w:rsid w:val="00A9128B"/>
    <w:rsid w:val="00A91469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978"/>
    <w:rsid w:val="00AA3A9C"/>
    <w:rsid w:val="00AA400E"/>
    <w:rsid w:val="00AA427F"/>
    <w:rsid w:val="00AA4812"/>
    <w:rsid w:val="00AA4E20"/>
    <w:rsid w:val="00AA5215"/>
    <w:rsid w:val="00AA577B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E6F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276B"/>
    <w:rsid w:val="00AC308D"/>
    <w:rsid w:val="00AC3857"/>
    <w:rsid w:val="00AC392E"/>
    <w:rsid w:val="00AC41D8"/>
    <w:rsid w:val="00AC480F"/>
    <w:rsid w:val="00AC493D"/>
    <w:rsid w:val="00AC4B9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D0980"/>
    <w:rsid w:val="00AD0AAB"/>
    <w:rsid w:val="00AD0CB8"/>
    <w:rsid w:val="00AD11AD"/>
    <w:rsid w:val="00AD15E6"/>
    <w:rsid w:val="00AD1C08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E7EEA"/>
    <w:rsid w:val="00AF05FC"/>
    <w:rsid w:val="00AF0F24"/>
    <w:rsid w:val="00AF0F87"/>
    <w:rsid w:val="00AF259D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0EB1"/>
    <w:rsid w:val="00B012CB"/>
    <w:rsid w:val="00B019A3"/>
    <w:rsid w:val="00B01A59"/>
    <w:rsid w:val="00B01ADE"/>
    <w:rsid w:val="00B01B12"/>
    <w:rsid w:val="00B02172"/>
    <w:rsid w:val="00B02C50"/>
    <w:rsid w:val="00B03680"/>
    <w:rsid w:val="00B03C63"/>
    <w:rsid w:val="00B03F07"/>
    <w:rsid w:val="00B03F72"/>
    <w:rsid w:val="00B0415A"/>
    <w:rsid w:val="00B046A1"/>
    <w:rsid w:val="00B04805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2E3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2D8D"/>
    <w:rsid w:val="00B23374"/>
    <w:rsid w:val="00B238E4"/>
    <w:rsid w:val="00B23913"/>
    <w:rsid w:val="00B23B91"/>
    <w:rsid w:val="00B23C87"/>
    <w:rsid w:val="00B23DC0"/>
    <w:rsid w:val="00B24401"/>
    <w:rsid w:val="00B24CCB"/>
    <w:rsid w:val="00B24CE2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81D"/>
    <w:rsid w:val="00B33D1C"/>
    <w:rsid w:val="00B34BCC"/>
    <w:rsid w:val="00B34E21"/>
    <w:rsid w:val="00B35099"/>
    <w:rsid w:val="00B35462"/>
    <w:rsid w:val="00B360CD"/>
    <w:rsid w:val="00B36419"/>
    <w:rsid w:val="00B36539"/>
    <w:rsid w:val="00B36806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843"/>
    <w:rsid w:val="00B44488"/>
    <w:rsid w:val="00B445B5"/>
    <w:rsid w:val="00B445C1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DE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73C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8EF"/>
    <w:rsid w:val="00B80A34"/>
    <w:rsid w:val="00B81AB5"/>
    <w:rsid w:val="00B81FDB"/>
    <w:rsid w:val="00B822B1"/>
    <w:rsid w:val="00B82440"/>
    <w:rsid w:val="00B82AF8"/>
    <w:rsid w:val="00B82B25"/>
    <w:rsid w:val="00B832C1"/>
    <w:rsid w:val="00B839D3"/>
    <w:rsid w:val="00B843EE"/>
    <w:rsid w:val="00B8582E"/>
    <w:rsid w:val="00B87110"/>
    <w:rsid w:val="00B87624"/>
    <w:rsid w:val="00B878E5"/>
    <w:rsid w:val="00B900F9"/>
    <w:rsid w:val="00B900FB"/>
    <w:rsid w:val="00B9029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5FA"/>
    <w:rsid w:val="00B939B6"/>
    <w:rsid w:val="00B93B33"/>
    <w:rsid w:val="00B93C5E"/>
    <w:rsid w:val="00B945D1"/>
    <w:rsid w:val="00B94A1B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2D02"/>
    <w:rsid w:val="00BA363E"/>
    <w:rsid w:val="00BA3BF9"/>
    <w:rsid w:val="00BA43E9"/>
    <w:rsid w:val="00BA45C8"/>
    <w:rsid w:val="00BA5673"/>
    <w:rsid w:val="00BA59CE"/>
    <w:rsid w:val="00BA5AFC"/>
    <w:rsid w:val="00BA690E"/>
    <w:rsid w:val="00BA73F8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8A4"/>
    <w:rsid w:val="00BC1C51"/>
    <w:rsid w:val="00BC1FAC"/>
    <w:rsid w:val="00BC2015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0ECC"/>
    <w:rsid w:val="00BD11D0"/>
    <w:rsid w:val="00BD192A"/>
    <w:rsid w:val="00BD1E56"/>
    <w:rsid w:val="00BD1FBC"/>
    <w:rsid w:val="00BD1FD7"/>
    <w:rsid w:val="00BD207E"/>
    <w:rsid w:val="00BD21AD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EA0"/>
    <w:rsid w:val="00BE0EDA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0A7"/>
    <w:rsid w:val="00BF43E2"/>
    <w:rsid w:val="00BF47AA"/>
    <w:rsid w:val="00BF54CB"/>
    <w:rsid w:val="00BF58EE"/>
    <w:rsid w:val="00BF59EA"/>
    <w:rsid w:val="00BF68FF"/>
    <w:rsid w:val="00BF712A"/>
    <w:rsid w:val="00BF7F25"/>
    <w:rsid w:val="00C001E5"/>
    <w:rsid w:val="00C00AC4"/>
    <w:rsid w:val="00C00E3F"/>
    <w:rsid w:val="00C02662"/>
    <w:rsid w:val="00C02F31"/>
    <w:rsid w:val="00C0326B"/>
    <w:rsid w:val="00C0361B"/>
    <w:rsid w:val="00C0381D"/>
    <w:rsid w:val="00C03BE8"/>
    <w:rsid w:val="00C03D25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1579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2E5"/>
    <w:rsid w:val="00C145A3"/>
    <w:rsid w:val="00C1464D"/>
    <w:rsid w:val="00C155D4"/>
    <w:rsid w:val="00C158A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83E"/>
    <w:rsid w:val="00C31B34"/>
    <w:rsid w:val="00C322A9"/>
    <w:rsid w:val="00C32621"/>
    <w:rsid w:val="00C32B9A"/>
    <w:rsid w:val="00C33071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78B"/>
    <w:rsid w:val="00C52A9C"/>
    <w:rsid w:val="00C52B31"/>
    <w:rsid w:val="00C53E50"/>
    <w:rsid w:val="00C540BE"/>
    <w:rsid w:val="00C54A67"/>
    <w:rsid w:val="00C55020"/>
    <w:rsid w:val="00C55644"/>
    <w:rsid w:val="00C55740"/>
    <w:rsid w:val="00C55758"/>
    <w:rsid w:val="00C55C4E"/>
    <w:rsid w:val="00C56086"/>
    <w:rsid w:val="00C57A16"/>
    <w:rsid w:val="00C60153"/>
    <w:rsid w:val="00C60F84"/>
    <w:rsid w:val="00C6138C"/>
    <w:rsid w:val="00C616C5"/>
    <w:rsid w:val="00C61964"/>
    <w:rsid w:val="00C620C7"/>
    <w:rsid w:val="00C634E0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71B9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3FF9"/>
    <w:rsid w:val="00C748B5"/>
    <w:rsid w:val="00C7496F"/>
    <w:rsid w:val="00C74A3C"/>
    <w:rsid w:val="00C74A40"/>
    <w:rsid w:val="00C74ECC"/>
    <w:rsid w:val="00C75417"/>
    <w:rsid w:val="00C7547B"/>
    <w:rsid w:val="00C759FD"/>
    <w:rsid w:val="00C75B16"/>
    <w:rsid w:val="00C7683A"/>
    <w:rsid w:val="00C76B16"/>
    <w:rsid w:val="00C76BFE"/>
    <w:rsid w:val="00C76CE3"/>
    <w:rsid w:val="00C76E06"/>
    <w:rsid w:val="00C779EE"/>
    <w:rsid w:val="00C77BA4"/>
    <w:rsid w:val="00C77D42"/>
    <w:rsid w:val="00C77FE5"/>
    <w:rsid w:val="00C81788"/>
    <w:rsid w:val="00C8213B"/>
    <w:rsid w:val="00C82146"/>
    <w:rsid w:val="00C82A8F"/>
    <w:rsid w:val="00C82CF8"/>
    <w:rsid w:val="00C8317D"/>
    <w:rsid w:val="00C835E5"/>
    <w:rsid w:val="00C83FEF"/>
    <w:rsid w:val="00C845CB"/>
    <w:rsid w:val="00C84A14"/>
    <w:rsid w:val="00C84AFB"/>
    <w:rsid w:val="00C85129"/>
    <w:rsid w:val="00C85F4A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5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9C6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B7D1B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C95"/>
    <w:rsid w:val="00CD6DD3"/>
    <w:rsid w:val="00CD6F71"/>
    <w:rsid w:val="00CD76B8"/>
    <w:rsid w:val="00CE04B2"/>
    <w:rsid w:val="00CE0534"/>
    <w:rsid w:val="00CE0704"/>
    <w:rsid w:val="00CE1312"/>
    <w:rsid w:val="00CE1492"/>
    <w:rsid w:val="00CE24F4"/>
    <w:rsid w:val="00CE27BF"/>
    <w:rsid w:val="00CE2E2F"/>
    <w:rsid w:val="00CE3331"/>
    <w:rsid w:val="00CE3B2A"/>
    <w:rsid w:val="00CE3E87"/>
    <w:rsid w:val="00CE41B2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821"/>
    <w:rsid w:val="00D01C9B"/>
    <w:rsid w:val="00D02633"/>
    <w:rsid w:val="00D0271D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81C"/>
    <w:rsid w:val="00D10842"/>
    <w:rsid w:val="00D1108C"/>
    <w:rsid w:val="00D12346"/>
    <w:rsid w:val="00D12491"/>
    <w:rsid w:val="00D126F7"/>
    <w:rsid w:val="00D129E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722"/>
    <w:rsid w:val="00D22790"/>
    <w:rsid w:val="00D227B3"/>
    <w:rsid w:val="00D2296A"/>
    <w:rsid w:val="00D23181"/>
    <w:rsid w:val="00D233E3"/>
    <w:rsid w:val="00D2372C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DE8"/>
    <w:rsid w:val="00D27FAD"/>
    <w:rsid w:val="00D3016B"/>
    <w:rsid w:val="00D30B18"/>
    <w:rsid w:val="00D30B52"/>
    <w:rsid w:val="00D30BC1"/>
    <w:rsid w:val="00D30CBB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458"/>
    <w:rsid w:val="00D5364F"/>
    <w:rsid w:val="00D53C50"/>
    <w:rsid w:val="00D53D6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BF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09B"/>
    <w:rsid w:val="00D6713E"/>
    <w:rsid w:val="00D67927"/>
    <w:rsid w:val="00D67C74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412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528"/>
    <w:rsid w:val="00D8270A"/>
    <w:rsid w:val="00D831D5"/>
    <w:rsid w:val="00D8361B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471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63"/>
    <w:rsid w:val="00D963C4"/>
    <w:rsid w:val="00D96624"/>
    <w:rsid w:val="00D96640"/>
    <w:rsid w:val="00D9696D"/>
    <w:rsid w:val="00DA00BA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5D0A"/>
    <w:rsid w:val="00DB63F9"/>
    <w:rsid w:val="00DB6870"/>
    <w:rsid w:val="00DB7BCD"/>
    <w:rsid w:val="00DB7E6F"/>
    <w:rsid w:val="00DC007D"/>
    <w:rsid w:val="00DC1910"/>
    <w:rsid w:val="00DC2E4C"/>
    <w:rsid w:val="00DC2FAE"/>
    <w:rsid w:val="00DC32E1"/>
    <w:rsid w:val="00DC367D"/>
    <w:rsid w:val="00DC3714"/>
    <w:rsid w:val="00DC3766"/>
    <w:rsid w:val="00DC37D4"/>
    <w:rsid w:val="00DC38EF"/>
    <w:rsid w:val="00DC3996"/>
    <w:rsid w:val="00DC4299"/>
    <w:rsid w:val="00DC43D9"/>
    <w:rsid w:val="00DC4DAE"/>
    <w:rsid w:val="00DC4F05"/>
    <w:rsid w:val="00DC5D41"/>
    <w:rsid w:val="00DC65D7"/>
    <w:rsid w:val="00DC6629"/>
    <w:rsid w:val="00DC6D41"/>
    <w:rsid w:val="00DC6F47"/>
    <w:rsid w:val="00DC726C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3BB3"/>
    <w:rsid w:val="00DE4557"/>
    <w:rsid w:val="00DE4FEC"/>
    <w:rsid w:val="00DE518B"/>
    <w:rsid w:val="00DE5675"/>
    <w:rsid w:val="00DE79C4"/>
    <w:rsid w:val="00DE79EA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677A"/>
    <w:rsid w:val="00DF72BE"/>
    <w:rsid w:val="00DF72D3"/>
    <w:rsid w:val="00DF7632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5E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E0A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186D"/>
    <w:rsid w:val="00E329B7"/>
    <w:rsid w:val="00E331FC"/>
    <w:rsid w:val="00E33ED4"/>
    <w:rsid w:val="00E33EEE"/>
    <w:rsid w:val="00E34096"/>
    <w:rsid w:val="00E35107"/>
    <w:rsid w:val="00E3598B"/>
    <w:rsid w:val="00E359D7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1C80"/>
    <w:rsid w:val="00E4274C"/>
    <w:rsid w:val="00E431F9"/>
    <w:rsid w:val="00E44020"/>
    <w:rsid w:val="00E44421"/>
    <w:rsid w:val="00E447CC"/>
    <w:rsid w:val="00E44E00"/>
    <w:rsid w:val="00E4528D"/>
    <w:rsid w:val="00E454B8"/>
    <w:rsid w:val="00E4604B"/>
    <w:rsid w:val="00E4643A"/>
    <w:rsid w:val="00E46741"/>
    <w:rsid w:val="00E473DE"/>
    <w:rsid w:val="00E473F1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36B"/>
    <w:rsid w:val="00E62B4C"/>
    <w:rsid w:val="00E6321D"/>
    <w:rsid w:val="00E636E5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B55"/>
    <w:rsid w:val="00E71C0E"/>
    <w:rsid w:val="00E71D13"/>
    <w:rsid w:val="00E728E3"/>
    <w:rsid w:val="00E72CD1"/>
    <w:rsid w:val="00E72FDF"/>
    <w:rsid w:val="00E7590D"/>
    <w:rsid w:val="00E760B5"/>
    <w:rsid w:val="00E766C3"/>
    <w:rsid w:val="00E7675E"/>
    <w:rsid w:val="00E7682B"/>
    <w:rsid w:val="00E76AC9"/>
    <w:rsid w:val="00E76F16"/>
    <w:rsid w:val="00E7716F"/>
    <w:rsid w:val="00E774D4"/>
    <w:rsid w:val="00E7757B"/>
    <w:rsid w:val="00E77D6D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19B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8C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7B8"/>
    <w:rsid w:val="00EA6B97"/>
    <w:rsid w:val="00EA6DBA"/>
    <w:rsid w:val="00EA703D"/>
    <w:rsid w:val="00EA7076"/>
    <w:rsid w:val="00EA70B8"/>
    <w:rsid w:val="00EA7FCA"/>
    <w:rsid w:val="00EB04AD"/>
    <w:rsid w:val="00EB143B"/>
    <w:rsid w:val="00EB16A5"/>
    <w:rsid w:val="00EB2052"/>
    <w:rsid w:val="00EB42D3"/>
    <w:rsid w:val="00EB461B"/>
    <w:rsid w:val="00EB48B9"/>
    <w:rsid w:val="00EB4A77"/>
    <w:rsid w:val="00EB529D"/>
    <w:rsid w:val="00EB726D"/>
    <w:rsid w:val="00EB75CE"/>
    <w:rsid w:val="00EB774B"/>
    <w:rsid w:val="00EB77D7"/>
    <w:rsid w:val="00EB7A04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184"/>
    <w:rsid w:val="00ED5C3D"/>
    <w:rsid w:val="00ED5C61"/>
    <w:rsid w:val="00ED6C79"/>
    <w:rsid w:val="00ED71B3"/>
    <w:rsid w:val="00ED7628"/>
    <w:rsid w:val="00ED77F9"/>
    <w:rsid w:val="00ED7847"/>
    <w:rsid w:val="00EE090B"/>
    <w:rsid w:val="00EE0C6D"/>
    <w:rsid w:val="00EE11AA"/>
    <w:rsid w:val="00EE147E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B73"/>
    <w:rsid w:val="00EF4DDA"/>
    <w:rsid w:val="00EF5175"/>
    <w:rsid w:val="00EF5D03"/>
    <w:rsid w:val="00EF710B"/>
    <w:rsid w:val="00EF7CC9"/>
    <w:rsid w:val="00F0043B"/>
    <w:rsid w:val="00F009A0"/>
    <w:rsid w:val="00F01339"/>
    <w:rsid w:val="00F0188C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A07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3222"/>
    <w:rsid w:val="00F134DE"/>
    <w:rsid w:val="00F136A8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20417"/>
    <w:rsid w:val="00F20DE2"/>
    <w:rsid w:val="00F21555"/>
    <w:rsid w:val="00F219A1"/>
    <w:rsid w:val="00F222E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193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6E91"/>
    <w:rsid w:val="00F472BE"/>
    <w:rsid w:val="00F47468"/>
    <w:rsid w:val="00F47F3C"/>
    <w:rsid w:val="00F50255"/>
    <w:rsid w:val="00F504E4"/>
    <w:rsid w:val="00F5094B"/>
    <w:rsid w:val="00F50AFB"/>
    <w:rsid w:val="00F50C7F"/>
    <w:rsid w:val="00F50D63"/>
    <w:rsid w:val="00F51F9E"/>
    <w:rsid w:val="00F52444"/>
    <w:rsid w:val="00F5254E"/>
    <w:rsid w:val="00F52CC4"/>
    <w:rsid w:val="00F52E3D"/>
    <w:rsid w:val="00F5305A"/>
    <w:rsid w:val="00F53BFD"/>
    <w:rsid w:val="00F54654"/>
    <w:rsid w:val="00F55115"/>
    <w:rsid w:val="00F55570"/>
    <w:rsid w:val="00F55635"/>
    <w:rsid w:val="00F563C7"/>
    <w:rsid w:val="00F574E0"/>
    <w:rsid w:val="00F5769B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438"/>
    <w:rsid w:val="00F64D03"/>
    <w:rsid w:val="00F64EA4"/>
    <w:rsid w:val="00F651DE"/>
    <w:rsid w:val="00F65859"/>
    <w:rsid w:val="00F65D68"/>
    <w:rsid w:val="00F65ED0"/>
    <w:rsid w:val="00F660A1"/>
    <w:rsid w:val="00F66429"/>
    <w:rsid w:val="00F664E1"/>
    <w:rsid w:val="00F66FB7"/>
    <w:rsid w:val="00F67B5D"/>
    <w:rsid w:val="00F67FF3"/>
    <w:rsid w:val="00F70584"/>
    <w:rsid w:val="00F70D9C"/>
    <w:rsid w:val="00F70FE8"/>
    <w:rsid w:val="00F7122E"/>
    <w:rsid w:val="00F714EA"/>
    <w:rsid w:val="00F71D60"/>
    <w:rsid w:val="00F71E4E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5379"/>
    <w:rsid w:val="00F85525"/>
    <w:rsid w:val="00F855EF"/>
    <w:rsid w:val="00F85C48"/>
    <w:rsid w:val="00F863C2"/>
    <w:rsid w:val="00F86763"/>
    <w:rsid w:val="00F8695A"/>
    <w:rsid w:val="00F86A25"/>
    <w:rsid w:val="00F86F3A"/>
    <w:rsid w:val="00F86F42"/>
    <w:rsid w:val="00F8781A"/>
    <w:rsid w:val="00F879B9"/>
    <w:rsid w:val="00F87DB9"/>
    <w:rsid w:val="00F90455"/>
    <w:rsid w:val="00F909AB"/>
    <w:rsid w:val="00F90B3E"/>
    <w:rsid w:val="00F91758"/>
    <w:rsid w:val="00F918CA"/>
    <w:rsid w:val="00F9236F"/>
    <w:rsid w:val="00F930E0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981"/>
    <w:rsid w:val="00F97C5A"/>
    <w:rsid w:val="00FA0B8D"/>
    <w:rsid w:val="00FA10E8"/>
    <w:rsid w:val="00FA1123"/>
    <w:rsid w:val="00FA3847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3F7C"/>
    <w:rsid w:val="00FC4A0B"/>
    <w:rsid w:val="00FC4BA3"/>
    <w:rsid w:val="00FC4DEA"/>
    <w:rsid w:val="00FC52A1"/>
    <w:rsid w:val="00FC560A"/>
    <w:rsid w:val="00FC5B5A"/>
    <w:rsid w:val="00FC6014"/>
    <w:rsid w:val="00FC65E2"/>
    <w:rsid w:val="00FC67AE"/>
    <w:rsid w:val="00FC6B4B"/>
    <w:rsid w:val="00FC6FD0"/>
    <w:rsid w:val="00FC7BB0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E3E"/>
    <w:rsid w:val="00FD2F0E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AD1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25E"/>
    <w:rsid w:val="00FE761E"/>
    <w:rsid w:val="00FE7EDA"/>
    <w:rsid w:val="00FF0373"/>
    <w:rsid w:val="00FF0E33"/>
    <w:rsid w:val="00FF1E88"/>
    <w:rsid w:val="00FF20A3"/>
    <w:rsid w:val="00FF2472"/>
    <w:rsid w:val="00FF2815"/>
    <w:rsid w:val="00FF2B04"/>
    <w:rsid w:val="00FF2B5A"/>
    <w:rsid w:val="00FF2CF9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82EC7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E3BB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D46E1E2F7E2E4E8DB3A2D380EA9633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9E3FDA-8EA9-49C3-B201-30696C9C809A}"/>
      </w:docPartPr>
      <w:docPartBody>
        <w:p w:rsidR="00D247F1" w:rsidRDefault="00D247F1" w:rsidP="00D247F1">
          <w:pPr>
            <w:pStyle w:val="D46E1E2F7E2E4E8DB3A2D380EA9633BF"/>
          </w:pPr>
          <w:r w:rsidRPr="009B0344">
            <w:rPr>
              <w:rStyle w:val="Tekstzastpczy"/>
            </w:rPr>
            <w:t>[Firmowy adres e-mail]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A4D3997C25BC4F5EB87B94AF0DF315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0326AA-66F5-4312-8C83-09DE6D2B1E83}"/>
      </w:docPartPr>
      <w:docPartBody>
        <w:p w:rsidR="00BF57BC" w:rsidRDefault="001D47CF" w:rsidP="001D47CF">
          <w:pPr>
            <w:pStyle w:val="A4D3997C25BC4F5EB87B94AF0DF31585"/>
          </w:pPr>
          <w:r w:rsidRPr="009B0344">
            <w:rPr>
              <w:rStyle w:val="Tekstzastpczy"/>
            </w:rPr>
            <w:t>[Data opublikowania]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874EA"/>
    <w:rsid w:val="000A0D21"/>
    <w:rsid w:val="000F0A07"/>
    <w:rsid w:val="00125E95"/>
    <w:rsid w:val="001513AD"/>
    <w:rsid w:val="00162D46"/>
    <w:rsid w:val="001D47CF"/>
    <w:rsid w:val="002B7B9F"/>
    <w:rsid w:val="0034757F"/>
    <w:rsid w:val="003D5167"/>
    <w:rsid w:val="00457CEA"/>
    <w:rsid w:val="004D287B"/>
    <w:rsid w:val="00504029"/>
    <w:rsid w:val="00525EC6"/>
    <w:rsid w:val="0054360A"/>
    <w:rsid w:val="00555740"/>
    <w:rsid w:val="005D671E"/>
    <w:rsid w:val="00666CAD"/>
    <w:rsid w:val="006B20E5"/>
    <w:rsid w:val="00864DDF"/>
    <w:rsid w:val="009A00E8"/>
    <w:rsid w:val="009C116D"/>
    <w:rsid w:val="00A174BF"/>
    <w:rsid w:val="00A3628F"/>
    <w:rsid w:val="00A60B21"/>
    <w:rsid w:val="00BF57BC"/>
    <w:rsid w:val="00C0227B"/>
    <w:rsid w:val="00C44945"/>
    <w:rsid w:val="00C45B45"/>
    <w:rsid w:val="00CB59C6"/>
    <w:rsid w:val="00CB7D1B"/>
    <w:rsid w:val="00CE0534"/>
    <w:rsid w:val="00D247F1"/>
    <w:rsid w:val="00D72AA2"/>
    <w:rsid w:val="00DA0DC3"/>
    <w:rsid w:val="00DB52C8"/>
    <w:rsid w:val="00DC2984"/>
    <w:rsid w:val="00DC2FAE"/>
    <w:rsid w:val="00E22457"/>
    <w:rsid w:val="00E25CAE"/>
    <w:rsid w:val="00EA44A5"/>
    <w:rsid w:val="00EF37F7"/>
    <w:rsid w:val="00F5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4360A"/>
    <w:rPr>
      <w:color w:val="808080"/>
    </w:rPr>
  </w:style>
  <w:style w:type="paragraph" w:customStyle="1" w:styleId="DED8340297104F6DBCD2774A7713FBCE">
    <w:name w:val="DED8340297104F6DBCD2774A7713FBCE"/>
    <w:rsid w:val="00D247F1"/>
  </w:style>
  <w:style w:type="paragraph" w:customStyle="1" w:styleId="0BB1881C069F4F75BE4328F20A02EF06">
    <w:name w:val="0BB1881C069F4F75BE4328F20A02EF06"/>
    <w:rsid w:val="00D247F1"/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78F413E784A04874B57376CEA0AEE10F">
    <w:name w:val="78F413E784A04874B57376CEA0AEE10F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3197F1B304C14FF786EBADCD13361CBA">
    <w:name w:val="3197F1B304C14FF786EBADCD13361CBA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139AD0A791AD4DE49EE06D72A076147F">
    <w:name w:val="139AD0A791AD4DE49EE06D72A076147F"/>
    <w:rsid w:val="00D247F1"/>
  </w:style>
  <w:style w:type="paragraph" w:customStyle="1" w:styleId="2A7F409DA7974DFB9E899E7B54BEFB44">
    <w:name w:val="2A7F409DA7974DFB9E899E7B54BEFB44"/>
    <w:rsid w:val="00D247F1"/>
  </w:style>
  <w:style w:type="paragraph" w:customStyle="1" w:styleId="1E4095015CAC493B807C611F68643F9D">
    <w:name w:val="1E4095015CAC493B807C611F68643F9D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B83BCFBD01044392AB43E085314CD9CD">
    <w:name w:val="B83BCFBD01044392AB43E085314CD9CD"/>
    <w:rsid w:val="00D247F1"/>
  </w:style>
  <w:style w:type="paragraph" w:customStyle="1" w:styleId="504A7B8AEEBB4E179D10736C7AD7986B">
    <w:name w:val="504A7B8AEEBB4E179D10736C7AD7986B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6EDD591D1DB444669A18389D6F39160D">
    <w:name w:val="6EDD591D1DB444669A18389D6F39160D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33E6CE66BD77493B97DF75E4E21A17F4">
    <w:name w:val="33E6CE66BD77493B97DF75E4E21A17F4"/>
    <w:rsid w:val="00D247F1"/>
  </w:style>
  <w:style w:type="paragraph" w:customStyle="1" w:styleId="D90E6DFAAFC34C59AF1E27370E776D07">
    <w:name w:val="D90E6DFAAFC34C59AF1E27370E776D07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D30A32DE1E9D4D3FB6E46E5D487ECEE9">
    <w:name w:val="D30A32DE1E9D4D3FB6E46E5D487ECEE9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E4A53C2EDB2417F97AFB8B4003625A7">
    <w:name w:val="CE4A53C2EDB2417F97AFB8B4003625A7"/>
    <w:rsid w:val="00D247F1"/>
  </w:style>
  <w:style w:type="paragraph" w:customStyle="1" w:styleId="D46E1E2F7E2E4E8DB3A2D380EA9633BF">
    <w:name w:val="D46E1E2F7E2E4E8DB3A2D380EA9633BF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9EE695FE206844B5B5A62B401ED8AC35">
    <w:name w:val="9EE695FE206844B5B5A62B401ED8AC35"/>
    <w:rsid w:val="00504029"/>
  </w:style>
  <w:style w:type="paragraph" w:customStyle="1" w:styleId="23C672BE18F948A18C7403F1E31DD169">
    <w:name w:val="23C672BE18F948A18C7403F1E31DD169"/>
    <w:rsid w:val="001D47CF"/>
  </w:style>
  <w:style w:type="paragraph" w:customStyle="1" w:styleId="A4D3997C25BC4F5EB87B94AF0DF31585">
    <w:name w:val="A4D3997C25BC4F5EB87B94AF0DF31585"/>
    <w:rsid w:val="001D47CF"/>
  </w:style>
  <w:style w:type="paragraph" w:customStyle="1" w:styleId="BA8C583296DA45CBB77D6B9E87AA8874">
    <w:name w:val="BA8C583296DA45CBB77D6B9E87AA8874"/>
    <w:rsid w:val="005436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PGE Energetyka Kolejowa Operator sp. z o.o.</PublishDate>
  <Abstract/>
  <CompanyAddress>Wykonanie dokumentacji projektowej oraz robót budowlanych dla modernizacji elementów linii napowietrznej GPZ Giżycko – RS Sterławki Małe – GPZ Kętrzyn w celu wykonania odczepu z istniejącej linii napowietrznej 110kV na istniejącym słupie nr 55 dla zasilania tymczasowego RS Sterławki Małe </CompanyAddress>
  <CompanyPhone/>
  <CompanyFax>90 dni</CompanyFax>
  <CompanyEmail>50 000,00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E4A90EBEFC14BAA0326FE8BA1C1CC" ma:contentTypeVersion="4" ma:contentTypeDescription="Utwórz nowy dokument." ma:contentTypeScope="" ma:versionID="616f91dd2349d5ade1db7000befcbae6">
  <xsd:schema xmlns:xsd="http://www.w3.org/2001/XMLSchema" xmlns:xs="http://www.w3.org/2001/XMLSchema" xmlns:p="http://schemas.microsoft.com/office/2006/metadata/properties" xmlns:ns2="31e42488-6d28-477a-a41c-ddf9c32a6c1f" targetNamespace="http://schemas.microsoft.com/office/2006/metadata/properties" ma:root="true" ma:fieldsID="ae5f8595c1d842753ea38c93db7d1686" ns2:_="">
    <xsd:import namespace="31e42488-6d28-477a-a41c-ddf9c32a6c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42488-6d28-477a-a41c-ddf9c32a6c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7657ED9-F0DE-47F3-BAD2-A2C6E9D7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e42488-6d28-477a-a41c-ddf9c32a6c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70</TotalTime>
  <Pages>11</Pages>
  <Words>3247</Words>
  <Characters>19486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22688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POST/HZ/EO/HZL/00029/2026</dc:creator>
  <cp:keywords/>
  <dc:description/>
  <cp:lastModifiedBy>Agnieszka Zbiciak-Matyjaśkiewicz</cp:lastModifiedBy>
  <cp:revision>70</cp:revision>
  <cp:lastPrinted>2024-07-17T17:21:00Z</cp:lastPrinted>
  <dcterms:created xsi:type="dcterms:W3CDTF">2026-03-17T09:10:00Z</dcterms:created>
  <dcterms:modified xsi:type="dcterms:W3CDTF">2026-03-24T08:26:00Z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0x010100074E4A90EBEFC14BAA0326FE8BA1C1CC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{b1ba84fe-90d9-40dd-ba64-214a5793dae5}</vt:lpwstr>
  </property>
  <property fmtid="{D5CDD505-2E9C-101B-9397-08002B2CF9AE}" pid="18" name="PGEEKRefresh">
    <vt:lpwstr>False</vt:lpwstr>
  </property>
</Properties>
</file>